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347047A4" w:rsidR="0007544A" w:rsidRPr="000271B6" w:rsidRDefault="0007544A" w:rsidP="0007544A">
      <w:pPr>
        <w:pStyle w:val="CH"/>
      </w:pPr>
      <w:bookmarkStart w:id="0" w:name="historyclause"/>
      <w:r w:rsidRPr="000271B6">
        <w:t>3GPP RAN WG4 Meeting #</w:t>
      </w:r>
      <w:r w:rsidR="00D94102">
        <w:t>100</w:t>
      </w:r>
      <w:r w:rsidRPr="000271B6">
        <w:t>-e</w:t>
      </w:r>
      <w:r w:rsidRPr="000271B6">
        <w:tab/>
      </w:r>
      <w:r w:rsidRPr="000271B6">
        <w:tab/>
      </w:r>
      <w:r w:rsidR="0022138B" w:rsidRPr="0022138B">
        <w:t>R4-2112362</w:t>
      </w:r>
    </w:p>
    <w:p w14:paraId="29F05E0E" w14:textId="50E87F1A" w:rsidR="0007544A" w:rsidRPr="000271B6" w:rsidRDefault="0007544A" w:rsidP="0007544A">
      <w:pPr>
        <w:pStyle w:val="CH"/>
        <w:tabs>
          <w:tab w:val="clear" w:pos="7920"/>
        </w:tabs>
        <w:rPr>
          <w:b w:val="0"/>
        </w:rPr>
      </w:pPr>
      <w:r w:rsidRPr="000271B6">
        <w:t>Electronic Meeting, 1</w:t>
      </w:r>
      <w:r w:rsidR="00D94102">
        <w:t>6</w:t>
      </w:r>
      <w:r w:rsidRPr="000271B6">
        <w:t xml:space="preserve"> – 27 </w:t>
      </w:r>
      <w:r w:rsidR="00D94102">
        <w:t>August</w:t>
      </w:r>
      <w:r w:rsidRPr="000271B6">
        <w:t>, 2021</w:t>
      </w:r>
      <w:r w:rsidRPr="000271B6">
        <w:tab/>
      </w:r>
    </w:p>
    <w:p w14:paraId="5453356A" w14:textId="77777777" w:rsidR="00637CE3" w:rsidRDefault="00637CE3" w:rsidP="00637CE3">
      <w:pPr>
        <w:tabs>
          <w:tab w:val="left" w:pos="2160"/>
        </w:tabs>
        <w:rPr>
          <w:rFonts w:ascii="Arial" w:hAnsi="Arial" w:cs="Arial"/>
          <w:b/>
        </w:rPr>
      </w:pPr>
    </w:p>
    <w:p w14:paraId="1734F602" w14:textId="398C0A17" w:rsidR="00637CE3" w:rsidRPr="0008103A" w:rsidRDefault="00637CE3" w:rsidP="00637CE3">
      <w:pPr>
        <w:pStyle w:val="CH"/>
        <w:rPr>
          <w:b w:val="0"/>
        </w:rPr>
      </w:pPr>
      <w:r w:rsidRPr="0008103A">
        <w:t>Agenda item:</w:t>
      </w:r>
      <w:r>
        <w:tab/>
        <w:t>9.</w:t>
      </w:r>
      <w:r w:rsidR="00BD1B2D">
        <w:t>2</w:t>
      </w:r>
      <w:r>
        <w:t>.</w:t>
      </w:r>
      <w:r w:rsidR="00D94102">
        <w:t>3</w:t>
      </w:r>
    </w:p>
    <w:p w14:paraId="65CE5DAD" w14:textId="058B1F54" w:rsidR="00637CE3" w:rsidRPr="0008103A" w:rsidRDefault="00637CE3" w:rsidP="00637CE3">
      <w:pPr>
        <w:pStyle w:val="CH"/>
        <w:rPr>
          <w:b w:val="0"/>
        </w:rPr>
      </w:pPr>
      <w:r>
        <w:t>Source:</w:t>
      </w:r>
      <w:r>
        <w:tab/>
        <w:t>Apple</w:t>
      </w:r>
    </w:p>
    <w:p w14:paraId="38ECA378" w14:textId="6DD03F95" w:rsidR="00637CE3" w:rsidRDefault="00637CE3" w:rsidP="00637CE3">
      <w:pPr>
        <w:pStyle w:val="CH"/>
        <w:ind w:left="2268" w:hanging="2268"/>
      </w:pPr>
      <w:r w:rsidRPr="0008103A">
        <w:t>Title:</w:t>
      </w:r>
      <w:r w:rsidRPr="0008103A">
        <w:tab/>
      </w:r>
      <w:r w:rsidR="00D34BAF">
        <w:t>EN-DC p</w:t>
      </w:r>
      <w:r w:rsidR="00D94102">
        <w:t>ower configuration for</w:t>
      </w:r>
      <w:r w:rsidR="00EF21C7" w:rsidRPr="007015CA">
        <w:t xml:space="preserve"> TRP/TRS</w:t>
      </w:r>
    </w:p>
    <w:p w14:paraId="4C0EA501" w14:textId="55B644E0" w:rsidR="0007544A" w:rsidRDefault="0007544A" w:rsidP="0007544A">
      <w:pPr>
        <w:pStyle w:val="CH"/>
      </w:pPr>
      <w:r>
        <w:t>Work Item:</w:t>
      </w:r>
      <w:r>
        <w:tab/>
      </w:r>
      <w:r w:rsidRPr="0007544A">
        <w:t>NR_FR1_TRP_TRS</w:t>
      </w:r>
      <w:r>
        <w:t>-Core</w:t>
      </w:r>
    </w:p>
    <w:p w14:paraId="57D03F91" w14:textId="26384660" w:rsidR="00637CE3" w:rsidRDefault="00637CE3" w:rsidP="00637CE3">
      <w:pPr>
        <w:pStyle w:val="CH"/>
      </w:pPr>
      <w:r>
        <w:t>Document for:</w:t>
      </w:r>
      <w:r>
        <w:tab/>
      </w:r>
      <w:r w:rsidR="00D255B6">
        <w:t>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0396D0FA" w:rsidR="00786D2D" w:rsidRDefault="00000C0F" w:rsidP="00786D2D">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530EC9">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530EC9">
        <w:t>[2]</w:t>
      </w:r>
      <w:r w:rsidR="00D46524">
        <w:fldChar w:fldCharType="end"/>
      </w:r>
      <w:r w:rsidR="00D94102">
        <w:t>.</w:t>
      </w:r>
      <w:r w:rsidR="0090187B">
        <w:t xml:space="preserve">  During the RAN4 #99 meeting the following agreements related to the EN-DC power configuration were reached </w:t>
      </w:r>
      <w:r w:rsidR="0090187B">
        <w:fldChar w:fldCharType="begin"/>
      </w:r>
      <w:r w:rsidR="0090187B">
        <w:instrText xml:space="preserve"> REF _Ref78987195 \r \h </w:instrText>
      </w:r>
      <w:r w:rsidR="0090187B">
        <w:fldChar w:fldCharType="separate"/>
      </w:r>
      <w:r w:rsidR="00530EC9">
        <w:t>[3]</w:t>
      </w:r>
      <w:r w:rsidR="0090187B">
        <w:fldChar w:fldCharType="end"/>
      </w:r>
      <w:r w:rsidR="0090187B">
        <w:t>:</w:t>
      </w:r>
    </w:p>
    <w:p w14:paraId="452EE29A" w14:textId="32B8029E" w:rsidR="0090187B" w:rsidRDefault="0090187B" w:rsidP="00786D2D"/>
    <w:tbl>
      <w:tblPr>
        <w:tblStyle w:val="TableGrid"/>
        <w:tblW w:w="0" w:type="auto"/>
        <w:tblLook w:val="04A0" w:firstRow="1" w:lastRow="0" w:firstColumn="1" w:lastColumn="0" w:noHBand="0" w:noVBand="1"/>
      </w:tblPr>
      <w:tblGrid>
        <w:gridCol w:w="9631"/>
      </w:tblGrid>
      <w:tr w:rsidR="0090187B" w14:paraId="7FFA7C55" w14:textId="77777777" w:rsidTr="0090187B">
        <w:tc>
          <w:tcPr>
            <w:tcW w:w="9631" w:type="dxa"/>
          </w:tcPr>
          <w:p w14:paraId="51F39C93" w14:textId="77777777" w:rsidR="006F05C7" w:rsidRPr="006F05C7" w:rsidRDefault="006F05C7" w:rsidP="006F05C7">
            <w:r w:rsidRPr="006F05C7">
              <w:t>Power splitting between LTE and NR</w:t>
            </w:r>
          </w:p>
          <w:p w14:paraId="09CAA273" w14:textId="5B749C19" w:rsidR="006F05C7" w:rsidRPr="006F05C7" w:rsidRDefault="006F05C7" w:rsidP="006F05C7">
            <w:pPr>
              <w:pStyle w:val="B10"/>
            </w:pPr>
            <w:r>
              <w:t>-</w:t>
            </w:r>
            <w:r>
              <w:tab/>
            </w:r>
            <w:r w:rsidRPr="006F05C7">
              <w:t>For EN-DC OTA testing, the fixed-power-splitting approach should be configured, the following options can be considered:</w:t>
            </w:r>
          </w:p>
          <w:p w14:paraId="3DC6D099" w14:textId="0CED3C58" w:rsidR="006F05C7" w:rsidRPr="006F05C7" w:rsidRDefault="006F05C7" w:rsidP="006F05C7">
            <w:pPr>
              <w:pStyle w:val="B2"/>
            </w:pPr>
            <w:r>
              <w:t>-</w:t>
            </w:r>
            <w:r>
              <w:tab/>
            </w:r>
            <w:r w:rsidRPr="006F05C7">
              <w:t xml:space="preserve">Option 1: UE transmit LTE and NR with a 50%-50% equal power splitting under EN-DC mode. </w:t>
            </w:r>
          </w:p>
          <w:p w14:paraId="0F3D479D" w14:textId="0430A449" w:rsidR="006F05C7" w:rsidRPr="006F05C7" w:rsidRDefault="006F05C7" w:rsidP="006F05C7">
            <w:pPr>
              <w:pStyle w:val="B3"/>
            </w:pPr>
            <w:r>
              <w:t>-</w:t>
            </w:r>
            <w:r>
              <w:tab/>
            </w:r>
            <w:r w:rsidRPr="006F05C7">
              <w:t>Option 1a: exact 50%-50% power splitting with fixed 50% power for each RAT, e.g. for PC3, 20 dBm LTE and 20 dBm NR</w:t>
            </w:r>
          </w:p>
          <w:p w14:paraId="3CF11732" w14:textId="591B2D5B" w:rsidR="006F05C7" w:rsidRPr="006F05C7" w:rsidRDefault="006F05C7" w:rsidP="006F05C7">
            <w:pPr>
              <w:pStyle w:val="B3"/>
            </w:pPr>
            <w:r>
              <w:t>-</w:t>
            </w:r>
            <w:r>
              <w:tab/>
            </w:r>
            <w:r w:rsidRPr="006F05C7">
              <w:t xml:space="preserve">Option 1b: rough 50%-50% power splitting with only fixed 50% power for LTE, e.g., for PC3, 20dBm LTE and no upper power limit setting for NR </w:t>
            </w:r>
          </w:p>
          <w:p w14:paraId="0813A5BF" w14:textId="02A7D5AD" w:rsidR="006F05C7" w:rsidRPr="006F05C7" w:rsidRDefault="006F05C7" w:rsidP="006F05C7">
            <w:pPr>
              <w:pStyle w:val="B2"/>
            </w:pPr>
            <w:r>
              <w:t>-</w:t>
            </w:r>
            <w:r>
              <w:tab/>
            </w:r>
            <w:r w:rsidRPr="006F05C7">
              <w:t>Option 2: UE transmit a significant different power for LTE and NR under EN-DC mode</w:t>
            </w:r>
          </w:p>
          <w:p w14:paraId="74CA35EC" w14:textId="7BBD0A9C" w:rsidR="006F05C7" w:rsidRPr="006F05C7" w:rsidRDefault="006F05C7" w:rsidP="006F05C7">
            <w:pPr>
              <w:pStyle w:val="B3"/>
            </w:pPr>
            <w:r>
              <w:t>-</w:t>
            </w:r>
            <w:r>
              <w:tab/>
            </w:r>
            <w:r w:rsidRPr="006F05C7">
              <w:t xml:space="preserve">Option 2a: maximum power for NR and minimized power for LTE (stable LTE connection should be confirmed with, e.g. 10dBm UL power) </w:t>
            </w:r>
          </w:p>
          <w:p w14:paraId="0C839F04" w14:textId="1E4D0ECB" w:rsidR="006F05C7" w:rsidRPr="006F05C7" w:rsidRDefault="006F05C7" w:rsidP="006F05C7">
            <w:pPr>
              <w:pStyle w:val="B3"/>
            </w:pPr>
            <w:r>
              <w:t>-</w:t>
            </w:r>
            <w:r>
              <w:tab/>
            </w:r>
            <w:r w:rsidRPr="006F05C7">
              <w:t>Option 2b: maximum power for LTE and minimized power for NR (stable NR connection should be confirmed with, e.g. 10dBm UL power)</w:t>
            </w:r>
          </w:p>
          <w:p w14:paraId="30780EBB" w14:textId="0D3D3F91" w:rsidR="006F05C7" w:rsidRPr="006F05C7" w:rsidRDefault="006F05C7" w:rsidP="006F05C7">
            <w:pPr>
              <w:pStyle w:val="B10"/>
            </w:pPr>
            <w:r>
              <w:t>-</w:t>
            </w:r>
            <w:r>
              <w:tab/>
            </w:r>
            <w:r w:rsidRPr="006F05C7">
              <w:t>Option 3: other configuration is not precluded</w:t>
            </w:r>
          </w:p>
          <w:p w14:paraId="08D9F135" w14:textId="77777777" w:rsidR="006F05C7" w:rsidRPr="006F05C7" w:rsidRDefault="006F05C7" w:rsidP="006F05C7">
            <w:r w:rsidRPr="006F05C7">
              <w:t>Special OTA test method for DPS function</w:t>
            </w:r>
          </w:p>
          <w:p w14:paraId="0CF3CC8A" w14:textId="2FAA808A" w:rsidR="0090187B" w:rsidRDefault="006F05C7" w:rsidP="006F05C7">
            <w:pPr>
              <w:pStyle w:val="B10"/>
            </w:pPr>
            <w:r>
              <w:t>-</w:t>
            </w:r>
            <w:r>
              <w:tab/>
            </w:r>
            <w:r w:rsidRPr="006F05C7">
              <w:t>RAN4 further discuss whether it is necessary to develop OTA test method to quantify the DPS function of FR1 UEs.</w:t>
            </w:r>
          </w:p>
        </w:tc>
      </w:tr>
    </w:tbl>
    <w:p w14:paraId="5849249D" w14:textId="77777777" w:rsidR="0090187B" w:rsidRDefault="0090187B" w:rsidP="00786D2D"/>
    <w:p w14:paraId="58C2B0C2" w14:textId="487DFC29" w:rsidR="00786D2D" w:rsidRDefault="00D46524" w:rsidP="00786D2D">
      <w:r>
        <w:t xml:space="preserve">3GPP RAN #92 further discussed the topic of EN-DC power splitting for the TRP/TRS test and reached the following conclusion </w:t>
      </w:r>
      <w:r>
        <w:fldChar w:fldCharType="begin"/>
      </w:r>
      <w:r>
        <w:instrText xml:space="preserve"> REF _Ref78987850 \r \h </w:instrText>
      </w:r>
      <w:r>
        <w:fldChar w:fldCharType="separate"/>
      </w:r>
      <w:r w:rsidR="00530EC9">
        <w:t>[4]</w:t>
      </w:r>
      <w:r>
        <w:fldChar w:fldCharType="end"/>
      </w:r>
      <w:r>
        <w:t>:</w:t>
      </w:r>
    </w:p>
    <w:p w14:paraId="4FACE359" w14:textId="77777777" w:rsidR="00D46524" w:rsidRDefault="00D46524" w:rsidP="00786D2D"/>
    <w:p w14:paraId="7A222F45" w14:textId="64A851C7" w:rsidR="00D46524" w:rsidRDefault="00D46524" w:rsidP="00D46524">
      <w:pPr>
        <w:jc w:val="center"/>
      </w:pPr>
      <w:r w:rsidRPr="00D46524">
        <w:rPr>
          <w:noProof/>
        </w:rPr>
        <w:drawing>
          <wp:inline distT="0" distB="0" distL="0" distR="0" wp14:anchorId="285638C1" wp14:editId="09A444F2">
            <wp:extent cx="4572000" cy="1719539"/>
            <wp:effectExtent l="12700" t="12700" r="1270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1719539"/>
                    </a:xfrm>
                    <a:prstGeom prst="rect">
                      <a:avLst/>
                    </a:prstGeom>
                    <a:ln>
                      <a:solidFill>
                        <a:schemeClr val="tx1"/>
                      </a:solidFill>
                    </a:ln>
                  </pic:spPr>
                </pic:pic>
              </a:graphicData>
            </a:graphic>
          </wp:inline>
        </w:drawing>
      </w:r>
    </w:p>
    <w:p w14:paraId="245E50BC" w14:textId="77777777" w:rsidR="00786D2D" w:rsidRDefault="00786D2D" w:rsidP="00786D2D"/>
    <w:p w14:paraId="05CC6F0A" w14:textId="73E1D833" w:rsidR="005E69AE" w:rsidRDefault="00000C0F" w:rsidP="0062595A">
      <w:r>
        <w:t xml:space="preserve">This contribution provides our views on the </w:t>
      </w:r>
      <w:r w:rsidR="00D46524">
        <w:t>EN-DC power configuration for the TRP/TRS test.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31E260AD" w14:textId="334A3086" w:rsidR="00D2733F" w:rsidRDefault="00D2733F" w:rsidP="00E42A7C">
      <w:r>
        <w:t>Given the</w:t>
      </w:r>
      <w:r w:rsidR="00353770">
        <w:t xml:space="preserve"> WID objective "</w:t>
      </w:r>
      <w:r w:rsidR="00353770" w:rsidRPr="00353770">
        <w:t>For EN-DC, only NR requirements will be specified and no additional LTE requirements will be introduced</w:t>
      </w:r>
      <w:r>
        <w:t>,</w:t>
      </w:r>
      <w:r w:rsidR="00353770">
        <w:t xml:space="preserve">" </w:t>
      </w:r>
      <w:r>
        <w:t xml:space="preserve">and the clarification from RAN #92 in </w:t>
      </w:r>
      <w:r>
        <w:fldChar w:fldCharType="begin"/>
      </w:r>
      <w:r>
        <w:instrText xml:space="preserve"> REF _Ref78987850 \r \h </w:instrText>
      </w:r>
      <w:r>
        <w:fldChar w:fldCharType="separate"/>
      </w:r>
      <w:r w:rsidR="00530EC9">
        <w:t>[4]</w:t>
      </w:r>
      <w:r>
        <w:fldChar w:fldCharType="end"/>
      </w:r>
      <w:r>
        <w:t>, which reached the conclusion that "only NR should be measured under EN-DC mode, LTE carrier measurement is not within the EN-DC OTA measurement scope," we observe that methods for measuring the TRP of UEs which employ dynamic power sharing are not in the scope of this work item.</w:t>
      </w:r>
    </w:p>
    <w:p w14:paraId="4F4D6F7B" w14:textId="3E4264E3" w:rsidR="00D2733F" w:rsidRDefault="00D2733F" w:rsidP="00D2733F">
      <w:pPr>
        <w:pStyle w:val="Proposal"/>
      </w:pPr>
      <w:bookmarkStart w:id="1" w:name="_Toc78988334"/>
      <w:bookmarkStart w:id="2" w:name="_Toc78988343"/>
      <w:bookmarkStart w:id="3" w:name="_Toc78988370"/>
      <w:bookmarkStart w:id="4" w:name="_Toc79081428"/>
      <w:bookmarkStart w:id="5" w:name="_Toc79081435"/>
      <w:bookmarkStart w:id="6" w:name="_Toc79081454"/>
      <w:bookmarkStart w:id="7" w:name="_Toc79081566"/>
      <w:r w:rsidRPr="003E244D">
        <w:lastRenderedPageBreak/>
        <w:t xml:space="preserve">Proposal </w:t>
      </w:r>
      <w:r w:rsidR="00FF4887">
        <w:t>1</w:t>
      </w:r>
      <w:r w:rsidRPr="003E244D">
        <w:t>:</w:t>
      </w:r>
      <w:r w:rsidRPr="003E244D">
        <w:tab/>
      </w:r>
      <w:r>
        <w:t>M</w:t>
      </w:r>
      <w:r w:rsidRPr="00D2733F">
        <w:t xml:space="preserve">ethods for </w:t>
      </w:r>
      <w:r>
        <w:t>measuring the</w:t>
      </w:r>
      <w:r w:rsidRPr="00D2733F">
        <w:t xml:space="preserve"> TRP of UEs which employ dynamic power sharing are not in the scope of this work item</w:t>
      </w:r>
      <w:bookmarkEnd w:id="1"/>
      <w:bookmarkEnd w:id="2"/>
      <w:bookmarkEnd w:id="3"/>
      <w:bookmarkEnd w:id="4"/>
      <w:bookmarkEnd w:id="5"/>
      <w:bookmarkEnd w:id="6"/>
      <w:bookmarkEnd w:id="7"/>
    </w:p>
    <w:p w14:paraId="71546FAF" w14:textId="77777777" w:rsidR="00D2733F" w:rsidRDefault="00D2733F" w:rsidP="00E42A7C"/>
    <w:p w14:paraId="0C3E6D81" w14:textId="3299B752" w:rsidR="00D52CC1" w:rsidRDefault="00D52CC1" w:rsidP="00E42A7C">
      <w:r>
        <w:t>It is possible to refer to the work RAN5 has already undertaken in defining the LTE anchor agnostic approach</w:t>
      </w:r>
      <w:r w:rsidR="00472C56">
        <w:t xml:space="preserve"> in TS38.521-3</w:t>
      </w:r>
      <w:r>
        <w:t xml:space="preserve"> </w:t>
      </w:r>
      <w:r>
        <w:fldChar w:fldCharType="begin"/>
      </w:r>
      <w:r>
        <w:instrText xml:space="preserve"> REF _Ref79080293 \r \h </w:instrText>
      </w:r>
      <w:r>
        <w:fldChar w:fldCharType="separate"/>
      </w:r>
      <w:r w:rsidR="00530EC9">
        <w:t>[5]</w:t>
      </w:r>
      <w:r>
        <w:fldChar w:fldCharType="end"/>
      </w:r>
      <w:r>
        <w:t>:</w:t>
      </w:r>
    </w:p>
    <w:p w14:paraId="5B486C3B" w14:textId="0F49E735" w:rsidR="00D52CC1" w:rsidRDefault="00D52CC1" w:rsidP="00E42A7C"/>
    <w:tbl>
      <w:tblPr>
        <w:tblStyle w:val="TableGrid"/>
        <w:tblW w:w="10345" w:type="dxa"/>
        <w:tblLook w:val="04A0" w:firstRow="1" w:lastRow="0" w:firstColumn="1" w:lastColumn="0" w:noHBand="0" w:noVBand="1"/>
      </w:tblPr>
      <w:tblGrid>
        <w:gridCol w:w="10345"/>
      </w:tblGrid>
      <w:tr w:rsidR="00D52CC1" w14:paraId="5EFE077D" w14:textId="77777777" w:rsidTr="00D52CC1">
        <w:tc>
          <w:tcPr>
            <w:tcW w:w="10345" w:type="dxa"/>
          </w:tcPr>
          <w:p w14:paraId="5272360D" w14:textId="77777777" w:rsidR="00D52CC1" w:rsidRPr="00D52CC1" w:rsidRDefault="00D52CC1" w:rsidP="00D52CC1">
            <w:pPr>
              <w:pStyle w:val="Heading2"/>
              <w:rPr>
                <w:b/>
                <w:bCs/>
                <w:sz w:val="16"/>
                <w:szCs w:val="16"/>
              </w:rPr>
            </w:pPr>
            <w:bookmarkStart w:id="8" w:name="_Toc27475537"/>
            <w:bookmarkStart w:id="9" w:name="_Toc29495128"/>
            <w:bookmarkStart w:id="10" w:name="_Toc36116174"/>
            <w:bookmarkStart w:id="11" w:name="_Toc36118223"/>
            <w:bookmarkStart w:id="12" w:name="_Toc36560336"/>
            <w:bookmarkStart w:id="13" w:name="_Toc43976833"/>
            <w:bookmarkStart w:id="14" w:name="_Toc52213393"/>
            <w:bookmarkStart w:id="15" w:name="_Toc60742849"/>
            <w:bookmarkStart w:id="16" w:name="_Toc68206027"/>
            <w:bookmarkStart w:id="17" w:name="_Toc75971823"/>
            <w:r w:rsidRPr="00D52CC1">
              <w:rPr>
                <w:b/>
                <w:bCs/>
                <w:sz w:val="16"/>
                <w:szCs w:val="16"/>
              </w:rPr>
              <w:t>4.6</w:t>
            </w:r>
            <w:r w:rsidRPr="00D52CC1">
              <w:rPr>
                <w:b/>
                <w:bCs/>
                <w:sz w:val="16"/>
                <w:szCs w:val="16"/>
              </w:rPr>
              <w:tab/>
              <w:t>E-UTRA configuration for EN-DC FR1 tests applying the E-UTRA anchor-agnostic approach</w:t>
            </w:r>
            <w:bookmarkEnd w:id="8"/>
            <w:bookmarkEnd w:id="9"/>
            <w:bookmarkEnd w:id="10"/>
            <w:bookmarkEnd w:id="11"/>
            <w:bookmarkEnd w:id="12"/>
            <w:bookmarkEnd w:id="13"/>
            <w:bookmarkEnd w:id="14"/>
            <w:bookmarkEnd w:id="15"/>
            <w:bookmarkEnd w:id="16"/>
            <w:bookmarkEnd w:id="17"/>
          </w:p>
          <w:p w14:paraId="0290834B" w14:textId="30D989B6" w:rsidR="00D52CC1" w:rsidRDefault="00D52CC1" w:rsidP="00D52CC1">
            <w:pPr>
              <w:rPr>
                <w:sz w:val="16"/>
                <w:szCs w:val="16"/>
              </w:rPr>
            </w:pPr>
            <w:r w:rsidRPr="00D52CC1">
              <w:rPr>
                <w:sz w:val="16"/>
                <w:szCs w:val="16"/>
              </w:rPr>
              <w:t>This clause applies to EN-DC test cases where E-UTRA anchor needs to be configured as per the anchor-agnostic approach outlined in clauses 6.1 and 7.1 of TS 38.101-3 [4].The LTE anchor-agnostic approach is defined as measurements on the NR carrier under conditions where the LTE anchor resources do not interfere with NR operation. The configuration defined in this clause ensures establishment of such conditions.</w:t>
            </w:r>
          </w:p>
          <w:p w14:paraId="2484C93C" w14:textId="77777777" w:rsidR="00D52CC1" w:rsidRPr="00D52CC1" w:rsidRDefault="00D52CC1" w:rsidP="00D52CC1">
            <w:pPr>
              <w:rPr>
                <w:sz w:val="16"/>
                <w:szCs w:val="16"/>
              </w:rPr>
            </w:pPr>
          </w:p>
          <w:p w14:paraId="7D097D4E" w14:textId="1DFF2BDA" w:rsidR="00D52CC1" w:rsidRDefault="00D52CC1" w:rsidP="00D52CC1">
            <w:pPr>
              <w:rPr>
                <w:sz w:val="16"/>
                <w:szCs w:val="16"/>
              </w:rPr>
            </w:pPr>
            <w:r w:rsidRPr="00D52CC1">
              <w:rPr>
                <w:sz w:val="16"/>
                <w:szCs w:val="16"/>
              </w:rPr>
              <w:t>For baseline configuration, the E-UTRA carrier will be configured for each test case in clauses 6 and 7 as defined in the equivalent standalone E-UTRA test in TS 36.521-1 [10]. However, the below exceptions defined in Table 4.6-1, 4.6-2, 4.6-3, 4.6-4 and 4.6-5 are applied to ensure that the E-UTRA anchor resources do not interfere with NR operation.</w:t>
            </w:r>
          </w:p>
          <w:p w14:paraId="614214E6" w14:textId="77777777" w:rsidR="00D52CC1" w:rsidRPr="00D52CC1" w:rsidRDefault="00D52CC1" w:rsidP="00D52CC1">
            <w:pPr>
              <w:rPr>
                <w:sz w:val="16"/>
                <w:szCs w:val="16"/>
              </w:rPr>
            </w:pPr>
          </w:p>
          <w:p w14:paraId="701907DB" w14:textId="7BEB1CE4" w:rsidR="00D52CC1" w:rsidRDefault="00D52CC1" w:rsidP="00D52CC1">
            <w:pPr>
              <w:rPr>
                <w:sz w:val="16"/>
                <w:szCs w:val="16"/>
              </w:rPr>
            </w:pPr>
            <w:r w:rsidRPr="00D52CC1">
              <w:rPr>
                <w:sz w:val="16"/>
                <w:szCs w:val="16"/>
              </w:rPr>
              <w:t>For EN-DC within FR1 band combinations with multiple E-UTRA component carriers, it is sufficient to configure any one E-UTRA carrier from the carrier group whenever it is determined that anchor agnostic approach can be applied. Unless otherwise stated, the number of component carriers (CCs) listed in the test case titles of Clause 6 and clause 7 shall refer to the number of component carriers configured within the test case.</w:t>
            </w:r>
          </w:p>
          <w:p w14:paraId="05C06186" w14:textId="77777777" w:rsidR="00D52CC1" w:rsidRPr="00D52CC1" w:rsidRDefault="00D52CC1" w:rsidP="00D52CC1">
            <w:pPr>
              <w:rPr>
                <w:sz w:val="16"/>
                <w:szCs w:val="16"/>
              </w:rPr>
            </w:pPr>
          </w:p>
          <w:p w14:paraId="0B4F4A55" w14:textId="77777777" w:rsidR="00D52CC1" w:rsidRPr="00D52CC1" w:rsidRDefault="00D52CC1" w:rsidP="00D52CC1">
            <w:pPr>
              <w:pStyle w:val="TH"/>
              <w:rPr>
                <w:sz w:val="16"/>
                <w:szCs w:val="16"/>
              </w:rPr>
            </w:pPr>
            <w:r w:rsidRPr="00D52CC1">
              <w:rPr>
                <w:sz w:val="16"/>
                <w:szCs w:val="16"/>
              </w:rPr>
              <w:t>Table 4.6-1: E-UTRA configuration for EN-DC FR1 tests applying anchor agnostic approach</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
            <w:tr w:rsidR="00D52CC1" w:rsidRPr="00D52CC1" w14:paraId="310EDA54" w14:textId="77777777" w:rsidTr="00D52CC1">
              <w:trPr>
                <w:trHeight w:val="20"/>
              </w:trPr>
              <w:tc>
                <w:tcPr>
                  <w:tcW w:w="2002" w:type="dxa"/>
                  <w:tcMar>
                    <w:top w:w="0" w:type="dxa"/>
                    <w:left w:w="108" w:type="dxa"/>
                    <w:bottom w:w="0" w:type="dxa"/>
                    <w:right w:w="108" w:type="dxa"/>
                  </w:tcMar>
                  <w:hideMark/>
                </w:tcPr>
                <w:p w14:paraId="7BE35666" w14:textId="77777777" w:rsidR="00D52CC1" w:rsidRPr="00D52CC1" w:rsidRDefault="00D52CC1" w:rsidP="00D52CC1">
                  <w:pPr>
                    <w:pStyle w:val="TAH"/>
                    <w:rPr>
                      <w:sz w:val="14"/>
                      <w:szCs w:val="14"/>
                    </w:rPr>
                  </w:pPr>
                  <w:r w:rsidRPr="00D52CC1">
                    <w:rPr>
                      <w:sz w:val="14"/>
                      <w:szCs w:val="14"/>
                    </w:rPr>
                    <w:t>Parameter</w:t>
                  </w:r>
                </w:p>
              </w:tc>
              <w:tc>
                <w:tcPr>
                  <w:tcW w:w="2168" w:type="dxa"/>
                  <w:tcMar>
                    <w:top w:w="0" w:type="dxa"/>
                    <w:left w:w="108" w:type="dxa"/>
                    <w:bottom w:w="0" w:type="dxa"/>
                    <w:right w:w="108" w:type="dxa"/>
                  </w:tcMar>
                  <w:hideMark/>
                </w:tcPr>
                <w:p w14:paraId="5B7677BF" w14:textId="77777777" w:rsidR="00D52CC1" w:rsidRPr="00D52CC1" w:rsidRDefault="00D52CC1" w:rsidP="00D52CC1">
                  <w:pPr>
                    <w:pStyle w:val="TAH"/>
                    <w:rPr>
                      <w:sz w:val="14"/>
                      <w:szCs w:val="14"/>
                    </w:rPr>
                  </w:pPr>
                  <w:r w:rsidRPr="00D52CC1">
                    <w:rPr>
                      <w:sz w:val="14"/>
                      <w:szCs w:val="14"/>
                    </w:rPr>
                    <w:t>Value</w:t>
                  </w:r>
                </w:p>
              </w:tc>
              <w:tc>
                <w:tcPr>
                  <w:tcW w:w="5649" w:type="dxa"/>
                  <w:tcMar>
                    <w:top w:w="0" w:type="dxa"/>
                    <w:left w:w="108" w:type="dxa"/>
                    <w:bottom w:w="0" w:type="dxa"/>
                    <w:right w:w="108" w:type="dxa"/>
                  </w:tcMar>
                  <w:hideMark/>
                </w:tcPr>
                <w:p w14:paraId="6ADCBB6B" w14:textId="77777777" w:rsidR="00D52CC1" w:rsidRPr="00D52CC1" w:rsidRDefault="00D52CC1" w:rsidP="00D52CC1">
                  <w:pPr>
                    <w:pStyle w:val="TAH"/>
                    <w:rPr>
                      <w:sz w:val="14"/>
                      <w:szCs w:val="14"/>
                    </w:rPr>
                  </w:pPr>
                  <w:r w:rsidRPr="00D52CC1">
                    <w:rPr>
                      <w:sz w:val="14"/>
                      <w:szCs w:val="14"/>
                    </w:rPr>
                    <w:t>Comments</w:t>
                  </w:r>
                </w:p>
              </w:tc>
            </w:tr>
            <w:tr w:rsidR="00D52CC1" w:rsidRPr="00D52CC1" w14:paraId="46671E20" w14:textId="77777777" w:rsidTr="00D52CC1">
              <w:trPr>
                <w:trHeight w:val="20"/>
              </w:trPr>
              <w:tc>
                <w:tcPr>
                  <w:tcW w:w="2002" w:type="dxa"/>
                  <w:tcMar>
                    <w:top w:w="0" w:type="dxa"/>
                    <w:left w:w="108" w:type="dxa"/>
                    <w:bottom w:w="0" w:type="dxa"/>
                    <w:right w:w="108" w:type="dxa"/>
                  </w:tcMar>
                </w:tcPr>
                <w:p w14:paraId="21DA9612" w14:textId="77777777" w:rsidR="00D52CC1" w:rsidRPr="00D52CC1" w:rsidRDefault="00D52CC1" w:rsidP="00D52CC1">
                  <w:pPr>
                    <w:pStyle w:val="TAC"/>
                    <w:rPr>
                      <w:sz w:val="14"/>
                      <w:szCs w:val="14"/>
                    </w:rPr>
                  </w:pPr>
                  <w:r w:rsidRPr="00D52CC1">
                    <w:rPr>
                      <w:sz w:val="14"/>
                      <w:szCs w:val="14"/>
                    </w:rPr>
                    <w:t>Test Frequency during and after connection setup</w:t>
                  </w:r>
                </w:p>
              </w:tc>
              <w:tc>
                <w:tcPr>
                  <w:tcW w:w="2168" w:type="dxa"/>
                  <w:tcMar>
                    <w:top w:w="0" w:type="dxa"/>
                    <w:left w:w="108" w:type="dxa"/>
                    <w:bottom w:w="0" w:type="dxa"/>
                    <w:right w:w="108" w:type="dxa"/>
                  </w:tcMar>
                </w:tcPr>
                <w:p w14:paraId="59BBE3F0" w14:textId="77777777" w:rsidR="00D52CC1" w:rsidRPr="00D52CC1" w:rsidRDefault="00D52CC1" w:rsidP="00D52CC1">
                  <w:pPr>
                    <w:pStyle w:val="TAC"/>
                    <w:rPr>
                      <w:sz w:val="14"/>
                      <w:szCs w:val="14"/>
                    </w:rPr>
                  </w:pPr>
                  <w:r w:rsidRPr="00D52CC1">
                    <w:rPr>
                      <w:sz w:val="14"/>
                      <w:szCs w:val="14"/>
                    </w:rPr>
                    <w:t>Mid (See Table 4.6-2)</w:t>
                  </w:r>
                </w:p>
              </w:tc>
              <w:tc>
                <w:tcPr>
                  <w:tcW w:w="5649" w:type="dxa"/>
                  <w:tcMar>
                    <w:top w:w="0" w:type="dxa"/>
                    <w:left w:w="108" w:type="dxa"/>
                    <w:bottom w:w="0" w:type="dxa"/>
                    <w:right w:w="108" w:type="dxa"/>
                  </w:tcMar>
                </w:tcPr>
                <w:p w14:paraId="18245F42" w14:textId="77777777" w:rsidR="00D52CC1" w:rsidRPr="00D52CC1" w:rsidRDefault="00D52CC1" w:rsidP="00D52CC1">
                  <w:pPr>
                    <w:pStyle w:val="TAL"/>
                    <w:rPr>
                      <w:sz w:val="14"/>
                      <w:szCs w:val="14"/>
                    </w:rPr>
                  </w:pPr>
                  <w:r w:rsidRPr="00D52CC1">
                    <w:rPr>
                      <w:sz w:val="14"/>
                      <w:szCs w:val="14"/>
                    </w:rPr>
                    <w:t>As defined in TS 36.508 for the LTE band under test</w:t>
                  </w:r>
                </w:p>
              </w:tc>
            </w:tr>
            <w:tr w:rsidR="00D52CC1" w:rsidRPr="00D52CC1" w14:paraId="43748C39" w14:textId="77777777" w:rsidTr="00D52CC1">
              <w:trPr>
                <w:trHeight w:val="20"/>
              </w:trPr>
              <w:tc>
                <w:tcPr>
                  <w:tcW w:w="2002" w:type="dxa"/>
                  <w:tcMar>
                    <w:top w:w="0" w:type="dxa"/>
                    <w:left w:w="108" w:type="dxa"/>
                    <w:bottom w:w="0" w:type="dxa"/>
                    <w:right w:w="108" w:type="dxa"/>
                  </w:tcMar>
                </w:tcPr>
                <w:p w14:paraId="7CFB7F79" w14:textId="77777777" w:rsidR="00D52CC1" w:rsidRPr="00D52CC1" w:rsidRDefault="00D52CC1" w:rsidP="00D52CC1">
                  <w:pPr>
                    <w:pStyle w:val="TAC"/>
                    <w:rPr>
                      <w:sz w:val="14"/>
                      <w:szCs w:val="14"/>
                    </w:rPr>
                  </w:pPr>
                  <w:r w:rsidRPr="00D52CC1">
                    <w:rPr>
                      <w:sz w:val="14"/>
                      <w:szCs w:val="14"/>
                    </w:rPr>
                    <w:t>Bandwidth during and after connection setup</w:t>
                  </w:r>
                </w:p>
              </w:tc>
              <w:tc>
                <w:tcPr>
                  <w:tcW w:w="2168" w:type="dxa"/>
                  <w:tcMar>
                    <w:top w:w="0" w:type="dxa"/>
                    <w:left w:w="108" w:type="dxa"/>
                    <w:bottom w:w="0" w:type="dxa"/>
                    <w:right w:w="108" w:type="dxa"/>
                  </w:tcMar>
                </w:tcPr>
                <w:p w14:paraId="57563A98" w14:textId="77777777" w:rsidR="00D52CC1" w:rsidRPr="00D52CC1" w:rsidRDefault="00D52CC1" w:rsidP="00D52CC1">
                  <w:pPr>
                    <w:pStyle w:val="TAC"/>
                    <w:rPr>
                      <w:sz w:val="14"/>
                      <w:szCs w:val="14"/>
                    </w:rPr>
                  </w:pPr>
                  <w:r w:rsidRPr="00D52CC1">
                    <w:rPr>
                      <w:sz w:val="14"/>
                      <w:szCs w:val="14"/>
                    </w:rPr>
                    <w:t>5 MHz (See Table 4.6-2)</w:t>
                  </w:r>
                </w:p>
              </w:tc>
              <w:tc>
                <w:tcPr>
                  <w:tcW w:w="5649" w:type="dxa"/>
                  <w:tcMar>
                    <w:top w:w="0" w:type="dxa"/>
                    <w:left w:w="108" w:type="dxa"/>
                    <w:bottom w:w="0" w:type="dxa"/>
                    <w:right w:w="108" w:type="dxa"/>
                  </w:tcMar>
                </w:tcPr>
                <w:p w14:paraId="2212B9F4" w14:textId="77777777" w:rsidR="00D52CC1" w:rsidRPr="00D52CC1" w:rsidRDefault="00D52CC1" w:rsidP="00D52CC1">
                  <w:pPr>
                    <w:pStyle w:val="TAL"/>
                    <w:rPr>
                      <w:sz w:val="14"/>
                      <w:szCs w:val="14"/>
                    </w:rPr>
                  </w:pPr>
                  <w:r w:rsidRPr="00D52CC1">
                    <w:rPr>
                      <w:sz w:val="14"/>
                      <w:szCs w:val="14"/>
                    </w:rPr>
                    <w:t>Supported by all LTE bands.</w:t>
                  </w:r>
                </w:p>
              </w:tc>
            </w:tr>
            <w:tr w:rsidR="00D52CC1" w:rsidRPr="00D52CC1" w14:paraId="6762C2EB" w14:textId="77777777" w:rsidTr="00D52CC1">
              <w:trPr>
                <w:trHeight w:val="20"/>
              </w:trPr>
              <w:tc>
                <w:tcPr>
                  <w:tcW w:w="2002" w:type="dxa"/>
                  <w:tcMar>
                    <w:top w:w="0" w:type="dxa"/>
                    <w:left w:w="108" w:type="dxa"/>
                    <w:bottom w:w="0" w:type="dxa"/>
                    <w:right w:w="108" w:type="dxa"/>
                  </w:tcMar>
                  <w:hideMark/>
                </w:tcPr>
                <w:p w14:paraId="69344497" w14:textId="77777777" w:rsidR="00D52CC1" w:rsidRPr="00D52CC1" w:rsidRDefault="00D52CC1" w:rsidP="00D52CC1">
                  <w:pPr>
                    <w:pStyle w:val="TAC"/>
                    <w:rPr>
                      <w:sz w:val="14"/>
                      <w:szCs w:val="14"/>
                    </w:rPr>
                  </w:pPr>
                  <w:r w:rsidRPr="00D52CC1">
                    <w:rPr>
                      <w:sz w:val="14"/>
                      <w:szCs w:val="14"/>
                    </w:rPr>
                    <w:t>DL signal levels during connection setup</w:t>
                  </w:r>
                </w:p>
              </w:tc>
              <w:tc>
                <w:tcPr>
                  <w:tcW w:w="2168" w:type="dxa"/>
                  <w:tcMar>
                    <w:top w:w="0" w:type="dxa"/>
                    <w:left w:w="108" w:type="dxa"/>
                    <w:bottom w:w="0" w:type="dxa"/>
                    <w:right w:w="108" w:type="dxa"/>
                  </w:tcMar>
                  <w:hideMark/>
                </w:tcPr>
                <w:p w14:paraId="1538458D" w14:textId="77777777" w:rsidR="00D52CC1" w:rsidRPr="00D52CC1" w:rsidRDefault="00D52CC1" w:rsidP="00D52CC1">
                  <w:pPr>
                    <w:pStyle w:val="TAC"/>
                    <w:rPr>
                      <w:sz w:val="14"/>
                      <w:szCs w:val="14"/>
                    </w:rPr>
                  </w:pPr>
                  <w:r w:rsidRPr="00D52CC1">
                    <w:rPr>
                      <w:sz w:val="14"/>
                      <w:szCs w:val="14"/>
                    </w:rPr>
                    <w:t>RS EPRE -85.0 dBm/15kHz</w:t>
                  </w:r>
                </w:p>
              </w:tc>
              <w:tc>
                <w:tcPr>
                  <w:tcW w:w="5649" w:type="dxa"/>
                  <w:tcMar>
                    <w:top w:w="0" w:type="dxa"/>
                    <w:left w:w="108" w:type="dxa"/>
                    <w:bottom w:w="0" w:type="dxa"/>
                    <w:right w:w="108" w:type="dxa"/>
                  </w:tcMar>
                  <w:hideMark/>
                </w:tcPr>
                <w:p w14:paraId="2AD0ECE5" w14:textId="77777777" w:rsidR="00D52CC1" w:rsidRPr="00D52CC1" w:rsidRDefault="00D52CC1" w:rsidP="00D52CC1">
                  <w:pPr>
                    <w:pStyle w:val="TAL"/>
                    <w:rPr>
                      <w:sz w:val="14"/>
                      <w:szCs w:val="14"/>
                    </w:rPr>
                  </w:pPr>
                  <w:r w:rsidRPr="00D52CC1">
                    <w:rPr>
                      <w:sz w:val="14"/>
                      <w:szCs w:val="14"/>
                    </w:rPr>
                    <w:t>DL physical channels as defined in Annex C0, C.1, C.2 and Annex C.3 of TS 36.521-1 [10].</w:t>
                  </w:r>
                </w:p>
                <w:p w14:paraId="2C1CC949" w14:textId="77777777" w:rsidR="00D52CC1" w:rsidRPr="00D52CC1" w:rsidRDefault="00D52CC1" w:rsidP="00D52CC1">
                  <w:pPr>
                    <w:pStyle w:val="TAL"/>
                    <w:rPr>
                      <w:sz w:val="14"/>
                      <w:szCs w:val="14"/>
                    </w:rPr>
                  </w:pPr>
                  <w:r w:rsidRPr="00D52CC1">
                    <w:rPr>
                      <w:sz w:val="14"/>
                      <w:szCs w:val="14"/>
                    </w:rPr>
                    <w:t>TS 36.521-1 [10] annex C.0 defines the default DL power level of RS EPRE to be -85dBm/15kHz.</w:t>
                  </w:r>
                </w:p>
              </w:tc>
            </w:tr>
            <w:tr w:rsidR="00D52CC1" w:rsidRPr="00D52CC1" w14:paraId="36A1F5B4" w14:textId="77777777" w:rsidTr="00D52CC1">
              <w:trPr>
                <w:trHeight w:val="20"/>
              </w:trPr>
              <w:tc>
                <w:tcPr>
                  <w:tcW w:w="2002" w:type="dxa"/>
                  <w:tcMar>
                    <w:top w:w="0" w:type="dxa"/>
                    <w:left w:w="108" w:type="dxa"/>
                    <w:bottom w:w="0" w:type="dxa"/>
                    <w:right w:w="108" w:type="dxa"/>
                  </w:tcMar>
                </w:tcPr>
                <w:p w14:paraId="52DCA390" w14:textId="77777777" w:rsidR="00D52CC1" w:rsidRPr="00D52CC1" w:rsidRDefault="00D52CC1" w:rsidP="00D52CC1">
                  <w:pPr>
                    <w:pStyle w:val="TAC"/>
                    <w:rPr>
                      <w:sz w:val="14"/>
                      <w:szCs w:val="14"/>
                    </w:rPr>
                  </w:pPr>
                  <w:r w:rsidRPr="00D52CC1">
                    <w:rPr>
                      <w:sz w:val="14"/>
                      <w:szCs w:val="14"/>
                    </w:rPr>
                    <w:t>UL Signal levels during connection setup</w:t>
                  </w:r>
                </w:p>
              </w:tc>
              <w:tc>
                <w:tcPr>
                  <w:tcW w:w="2168" w:type="dxa"/>
                  <w:tcMar>
                    <w:top w:w="0" w:type="dxa"/>
                    <w:left w:w="108" w:type="dxa"/>
                    <w:bottom w:w="0" w:type="dxa"/>
                    <w:right w:w="108" w:type="dxa"/>
                  </w:tcMar>
                </w:tcPr>
                <w:p w14:paraId="757B9E41" w14:textId="77777777" w:rsidR="00D52CC1" w:rsidRPr="00D52CC1" w:rsidRDefault="00D52CC1" w:rsidP="00D52CC1">
                  <w:pPr>
                    <w:pStyle w:val="TAC"/>
                    <w:rPr>
                      <w:sz w:val="14"/>
                      <w:szCs w:val="14"/>
                    </w:rPr>
                  </w:pPr>
                  <w:r w:rsidRPr="00D52CC1">
                    <w:rPr>
                      <w:sz w:val="14"/>
                      <w:szCs w:val="14"/>
                    </w:rPr>
                    <w:t>PUSCH Power</w:t>
                  </w:r>
                </w:p>
              </w:tc>
              <w:tc>
                <w:tcPr>
                  <w:tcW w:w="5649" w:type="dxa"/>
                  <w:tcMar>
                    <w:top w:w="0" w:type="dxa"/>
                    <w:left w:w="108" w:type="dxa"/>
                    <w:bottom w:w="0" w:type="dxa"/>
                    <w:right w:w="108" w:type="dxa"/>
                  </w:tcMar>
                </w:tcPr>
                <w:p w14:paraId="227326BD" w14:textId="77777777" w:rsidR="00D52CC1" w:rsidRPr="00D52CC1" w:rsidRDefault="00D52CC1" w:rsidP="00D52CC1">
                  <w:pPr>
                    <w:pStyle w:val="TAL"/>
                    <w:rPr>
                      <w:sz w:val="14"/>
                      <w:szCs w:val="14"/>
                    </w:rPr>
                  </w:pPr>
                  <w:r w:rsidRPr="00D52CC1">
                    <w:rPr>
                      <w:sz w:val="14"/>
                      <w:szCs w:val="14"/>
                    </w:rPr>
                    <w:t>Attained by enabling open loop power control and setting up UL signal levels according to Annex H.0, H.2 and H.3 of TS 36.521-1 [10].</w:t>
                  </w:r>
                </w:p>
              </w:tc>
            </w:tr>
            <w:tr w:rsidR="00D52CC1" w:rsidRPr="00D52CC1" w14:paraId="7CFC8D61" w14:textId="77777777" w:rsidTr="00D52CC1">
              <w:trPr>
                <w:trHeight w:val="20"/>
              </w:trPr>
              <w:tc>
                <w:tcPr>
                  <w:tcW w:w="2002" w:type="dxa"/>
                  <w:tcMar>
                    <w:top w:w="0" w:type="dxa"/>
                    <w:left w:w="108" w:type="dxa"/>
                    <w:bottom w:w="0" w:type="dxa"/>
                    <w:right w:w="108" w:type="dxa"/>
                  </w:tcMar>
                </w:tcPr>
                <w:p w14:paraId="7E5BDA72" w14:textId="77777777" w:rsidR="00D52CC1" w:rsidRPr="00D52CC1" w:rsidRDefault="00D52CC1" w:rsidP="00D52CC1">
                  <w:pPr>
                    <w:pStyle w:val="TAC"/>
                    <w:rPr>
                      <w:sz w:val="14"/>
                      <w:szCs w:val="14"/>
                    </w:rPr>
                  </w:pPr>
                  <w:r w:rsidRPr="00D52CC1">
                    <w:rPr>
                      <w:sz w:val="14"/>
                      <w:szCs w:val="14"/>
                    </w:rPr>
                    <w:t>DL/UL RMC after connection setup</w:t>
                  </w:r>
                </w:p>
              </w:tc>
              <w:tc>
                <w:tcPr>
                  <w:tcW w:w="2168" w:type="dxa"/>
                  <w:tcMar>
                    <w:top w:w="0" w:type="dxa"/>
                    <w:left w:w="108" w:type="dxa"/>
                    <w:bottom w:w="0" w:type="dxa"/>
                    <w:right w:w="108" w:type="dxa"/>
                  </w:tcMar>
                </w:tcPr>
                <w:p w14:paraId="24D84260" w14:textId="77777777" w:rsidR="00D52CC1" w:rsidRPr="00D52CC1" w:rsidRDefault="00D52CC1" w:rsidP="00D52CC1">
                  <w:pPr>
                    <w:pStyle w:val="TAC"/>
                    <w:rPr>
                      <w:sz w:val="14"/>
                      <w:szCs w:val="14"/>
                    </w:rPr>
                  </w:pPr>
                  <w:r w:rsidRPr="00D52CC1">
                    <w:rPr>
                      <w:sz w:val="14"/>
                      <w:szCs w:val="14"/>
                    </w:rPr>
                    <w:t>0 RB allocation on both DL and UL (see Table 4.6-2)</w:t>
                  </w:r>
                </w:p>
              </w:tc>
              <w:tc>
                <w:tcPr>
                  <w:tcW w:w="5649" w:type="dxa"/>
                  <w:tcMar>
                    <w:top w:w="0" w:type="dxa"/>
                    <w:left w:w="108" w:type="dxa"/>
                    <w:bottom w:w="0" w:type="dxa"/>
                    <w:right w:w="108" w:type="dxa"/>
                  </w:tcMar>
                </w:tcPr>
                <w:p w14:paraId="17771333" w14:textId="77777777" w:rsidR="00D52CC1" w:rsidRPr="00D52CC1" w:rsidRDefault="00D52CC1" w:rsidP="00D52CC1">
                  <w:pPr>
                    <w:pStyle w:val="TAL"/>
                    <w:rPr>
                      <w:sz w:val="14"/>
                      <w:szCs w:val="14"/>
                    </w:rPr>
                  </w:pPr>
                  <w:r w:rsidRPr="00D52CC1">
                    <w:rPr>
                      <w:sz w:val="14"/>
                      <w:szCs w:val="14"/>
                    </w:rPr>
                    <w:t>Once the LTE link is established, then LTE Tx can be restricted by configuring 0 RB allocation on DL and UL.</w:t>
                  </w:r>
                </w:p>
                <w:p w14:paraId="4E285974" w14:textId="77777777" w:rsidR="00D52CC1" w:rsidRPr="00D52CC1" w:rsidRDefault="00D52CC1" w:rsidP="00D52CC1">
                  <w:pPr>
                    <w:pStyle w:val="TAL"/>
                    <w:rPr>
                      <w:sz w:val="14"/>
                      <w:szCs w:val="14"/>
                    </w:rPr>
                  </w:pPr>
                  <w:bookmarkStart w:id="18" w:name="_Hlk526983556"/>
                  <w:r w:rsidRPr="00D52CC1">
                    <w:rPr>
                      <w:i/>
                      <w:sz w:val="14"/>
                      <w:szCs w:val="14"/>
                    </w:rPr>
                    <w:t>TimeAlignmentTimerDedicated</w:t>
                  </w:r>
                  <w:r w:rsidRPr="00D52CC1">
                    <w:rPr>
                      <w:sz w:val="14"/>
                      <w:szCs w:val="14"/>
                    </w:rPr>
                    <w:t xml:space="preserve"> IE to be set to infinity</w:t>
                  </w:r>
                  <w:bookmarkEnd w:id="18"/>
                  <w:r w:rsidRPr="00D52CC1">
                    <w:rPr>
                      <w:sz w:val="14"/>
                      <w:szCs w:val="14"/>
                    </w:rPr>
                    <w:t xml:space="preserve"> to ensure UE doesn't look for TA adjustments (See Table 4.6-5)</w:t>
                  </w:r>
                </w:p>
              </w:tc>
            </w:tr>
            <w:tr w:rsidR="00D52CC1" w:rsidRPr="00D52CC1" w14:paraId="34F3002A" w14:textId="77777777" w:rsidTr="00D52CC1">
              <w:trPr>
                <w:trHeight w:val="20"/>
              </w:trPr>
              <w:tc>
                <w:tcPr>
                  <w:tcW w:w="2002" w:type="dxa"/>
                  <w:tcMar>
                    <w:top w:w="0" w:type="dxa"/>
                    <w:left w:w="108" w:type="dxa"/>
                    <w:bottom w:w="0" w:type="dxa"/>
                    <w:right w:w="108" w:type="dxa"/>
                  </w:tcMar>
                </w:tcPr>
                <w:p w14:paraId="7FC8C50F" w14:textId="77777777" w:rsidR="00D52CC1" w:rsidRPr="00D52CC1" w:rsidRDefault="00D52CC1" w:rsidP="00D52CC1">
                  <w:pPr>
                    <w:pStyle w:val="TAC"/>
                    <w:rPr>
                      <w:sz w:val="14"/>
                      <w:szCs w:val="14"/>
                    </w:rPr>
                  </w:pPr>
                  <w:r w:rsidRPr="00D52CC1">
                    <w:rPr>
                      <w:sz w:val="14"/>
                      <w:szCs w:val="14"/>
                    </w:rPr>
                    <w:t>CQI Reports and SRS after connection setup</w:t>
                  </w:r>
                </w:p>
              </w:tc>
              <w:tc>
                <w:tcPr>
                  <w:tcW w:w="2168" w:type="dxa"/>
                  <w:tcMar>
                    <w:top w:w="0" w:type="dxa"/>
                    <w:left w:w="108" w:type="dxa"/>
                    <w:bottom w:w="0" w:type="dxa"/>
                    <w:right w:w="108" w:type="dxa"/>
                  </w:tcMar>
                </w:tcPr>
                <w:p w14:paraId="543CD658" w14:textId="77777777" w:rsidR="00D52CC1" w:rsidRPr="00D52CC1" w:rsidRDefault="00D52CC1" w:rsidP="00D52CC1">
                  <w:pPr>
                    <w:pStyle w:val="TAC"/>
                    <w:rPr>
                      <w:sz w:val="14"/>
                      <w:szCs w:val="14"/>
                    </w:rPr>
                  </w:pPr>
                  <w:r w:rsidRPr="00D52CC1">
                    <w:rPr>
                      <w:sz w:val="14"/>
                      <w:szCs w:val="14"/>
                    </w:rPr>
                    <w:t>Disabled (See Table 4.6-3 and 4.6-4)</w:t>
                  </w:r>
                </w:p>
              </w:tc>
              <w:tc>
                <w:tcPr>
                  <w:tcW w:w="5649" w:type="dxa"/>
                  <w:tcMar>
                    <w:top w:w="0" w:type="dxa"/>
                    <w:left w:w="108" w:type="dxa"/>
                    <w:bottom w:w="0" w:type="dxa"/>
                    <w:right w:w="108" w:type="dxa"/>
                  </w:tcMar>
                </w:tcPr>
                <w:p w14:paraId="3CF7DE96" w14:textId="77777777" w:rsidR="00D52CC1" w:rsidRPr="00D52CC1" w:rsidRDefault="00D52CC1" w:rsidP="00D52CC1">
                  <w:pPr>
                    <w:pStyle w:val="TAL"/>
                    <w:rPr>
                      <w:sz w:val="14"/>
                      <w:szCs w:val="14"/>
                    </w:rPr>
                  </w:pPr>
                  <w:r w:rsidRPr="00D52CC1">
                    <w:rPr>
                      <w:sz w:val="14"/>
                      <w:szCs w:val="14"/>
                    </w:rPr>
                    <w:t>Disable periodic and aperiodic CQI reports to ensure none of these transmissions occur on the LTE uplink.</w:t>
                  </w:r>
                </w:p>
                <w:p w14:paraId="0C22FA8F" w14:textId="77777777" w:rsidR="00D52CC1" w:rsidRPr="00D52CC1" w:rsidRDefault="00D52CC1" w:rsidP="00D52CC1">
                  <w:pPr>
                    <w:pStyle w:val="TAL"/>
                    <w:rPr>
                      <w:sz w:val="14"/>
                      <w:szCs w:val="14"/>
                    </w:rPr>
                  </w:pPr>
                  <w:r w:rsidRPr="00D52CC1">
                    <w:rPr>
                      <w:sz w:val="14"/>
                      <w:szCs w:val="14"/>
                    </w:rPr>
                    <w:t>Since LTE transmissions could easily exceed spurious emissions limits, tests that are intended to measure RF parameters on the NR should simply avoid LTE transmit altogether.</w:t>
                  </w:r>
                </w:p>
              </w:tc>
            </w:tr>
          </w:tbl>
          <w:p w14:paraId="695A1848" w14:textId="77777777" w:rsidR="00D52CC1" w:rsidRPr="00D52CC1" w:rsidRDefault="00D52CC1" w:rsidP="00D52CC1">
            <w:pPr>
              <w:rPr>
                <w:sz w:val="16"/>
                <w:szCs w:val="16"/>
              </w:rPr>
            </w:pPr>
          </w:p>
          <w:p w14:paraId="406277DE" w14:textId="77777777" w:rsidR="00D52CC1" w:rsidRPr="00D52CC1" w:rsidRDefault="00D52CC1" w:rsidP="00D52CC1">
            <w:pPr>
              <w:pStyle w:val="TH"/>
              <w:rPr>
                <w:sz w:val="16"/>
                <w:szCs w:val="16"/>
              </w:rPr>
            </w:pPr>
            <w:r w:rsidRPr="00D52CC1">
              <w:rPr>
                <w:sz w:val="16"/>
                <w:szCs w:val="16"/>
              </w:rPr>
              <w:t>Table 4.6-2: E-UTRA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844"/>
              <w:gridCol w:w="1390"/>
              <w:gridCol w:w="1391"/>
              <w:gridCol w:w="1188"/>
              <w:gridCol w:w="1261"/>
            </w:tblGrid>
            <w:tr w:rsidR="00D52CC1" w:rsidRPr="00D52CC1" w14:paraId="5D8CEA6A" w14:textId="77777777" w:rsidTr="00D52CC1">
              <w:trPr>
                <w:trHeight w:val="20"/>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C9D6734" w14:textId="77777777" w:rsidR="00D52CC1" w:rsidRPr="00D52CC1" w:rsidRDefault="00D52CC1" w:rsidP="00D52CC1">
                  <w:pPr>
                    <w:pStyle w:val="TAH"/>
                    <w:rPr>
                      <w:sz w:val="14"/>
                      <w:szCs w:val="14"/>
                    </w:rPr>
                  </w:pPr>
                  <w:bookmarkStart w:id="19" w:name="_Hlk526840846"/>
                  <w:r w:rsidRPr="00D52CC1">
                    <w:rPr>
                      <w:sz w:val="14"/>
                      <w:szCs w:val="14"/>
                    </w:rPr>
                    <w:t>E-UTRA Test Parameters</w:t>
                  </w:r>
                </w:p>
              </w:tc>
            </w:tr>
            <w:tr w:rsidR="00D52CC1" w:rsidRPr="00D52CC1" w14:paraId="691F2A03" w14:textId="77777777" w:rsidTr="00D52CC1">
              <w:trPr>
                <w:trHeight w:val="20"/>
                <w:jc w:val="center"/>
              </w:trPr>
              <w:tc>
                <w:tcPr>
                  <w:tcW w:w="1686" w:type="dxa"/>
                  <w:vMerge w:val="restart"/>
                  <w:tcBorders>
                    <w:top w:val="single" w:sz="4" w:space="0" w:color="auto"/>
                    <w:left w:val="single" w:sz="4" w:space="0" w:color="auto"/>
                    <w:bottom w:val="single" w:sz="4" w:space="0" w:color="auto"/>
                    <w:right w:val="single" w:sz="4" w:space="0" w:color="auto"/>
                  </w:tcBorders>
                  <w:hideMark/>
                </w:tcPr>
                <w:p w14:paraId="0209CB04" w14:textId="77777777" w:rsidR="00D52CC1" w:rsidRPr="00D52CC1" w:rsidRDefault="00D52CC1" w:rsidP="00D52CC1">
                  <w:pPr>
                    <w:pStyle w:val="TAH"/>
                    <w:rPr>
                      <w:sz w:val="14"/>
                      <w:szCs w:val="14"/>
                    </w:rPr>
                  </w:pPr>
                  <w:r w:rsidRPr="00D52CC1">
                    <w:rPr>
                      <w:sz w:val="14"/>
                      <w:szCs w:val="14"/>
                    </w:rPr>
                    <w:t>E-UTRA Channel Bandwidth</w:t>
                  </w:r>
                </w:p>
              </w:tc>
              <w:tc>
                <w:tcPr>
                  <w:tcW w:w="1844" w:type="dxa"/>
                  <w:vMerge w:val="restart"/>
                  <w:tcBorders>
                    <w:top w:val="single" w:sz="4" w:space="0" w:color="auto"/>
                    <w:left w:val="single" w:sz="4" w:space="0" w:color="auto"/>
                    <w:bottom w:val="single" w:sz="4" w:space="0" w:color="auto"/>
                    <w:right w:val="single" w:sz="4" w:space="0" w:color="auto"/>
                  </w:tcBorders>
                  <w:hideMark/>
                </w:tcPr>
                <w:p w14:paraId="4CBDF826" w14:textId="77777777" w:rsidR="00D52CC1" w:rsidRPr="00D52CC1" w:rsidRDefault="00D52CC1" w:rsidP="00D52CC1">
                  <w:pPr>
                    <w:pStyle w:val="TAH"/>
                    <w:rPr>
                      <w:sz w:val="14"/>
                      <w:szCs w:val="14"/>
                    </w:rPr>
                  </w:pPr>
                  <w:r w:rsidRPr="00D52CC1">
                    <w:rPr>
                      <w:sz w:val="14"/>
                      <w:szCs w:val="14"/>
                    </w:rPr>
                    <w:t>E-UTRA Test Frequency</w:t>
                  </w:r>
                </w:p>
              </w:tc>
              <w:tc>
                <w:tcPr>
                  <w:tcW w:w="2781" w:type="dxa"/>
                  <w:gridSpan w:val="2"/>
                  <w:tcBorders>
                    <w:top w:val="single" w:sz="4" w:space="0" w:color="auto"/>
                    <w:left w:val="single" w:sz="4" w:space="0" w:color="auto"/>
                    <w:bottom w:val="single" w:sz="4" w:space="0" w:color="auto"/>
                    <w:right w:val="single" w:sz="4" w:space="0" w:color="auto"/>
                  </w:tcBorders>
                  <w:hideMark/>
                </w:tcPr>
                <w:p w14:paraId="2EE59D47" w14:textId="77777777" w:rsidR="00D52CC1" w:rsidRPr="00D52CC1" w:rsidRDefault="00D52CC1" w:rsidP="00D52CC1">
                  <w:pPr>
                    <w:pStyle w:val="TAH"/>
                    <w:rPr>
                      <w:sz w:val="14"/>
                      <w:szCs w:val="14"/>
                    </w:rPr>
                  </w:pPr>
                  <w:r w:rsidRPr="00D52CC1">
                    <w:rPr>
                      <w:sz w:val="14"/>
                      <w:szCs w:val="14"/>
                    </w:rPr>
                    <w:t>Downlink</w:t>
                  </w:r>
                </w:p>
              </w:tc>
              <w:tc>
                <w:tcPr>
                  <w:tcW w:w="2449" w:type="dxa"/>
                  <w:gridSpan w:val="2"/>
                  <w:tcBorders>
                    <w:top w:val="single" w:sz="4" w:space="0" w:color="auto"/>
                    <w:left w:val="single" w:sz="4" w:space="0" w:color="auto"/>
                    <w:bottom w:val="single" w:sz="4" w:space="0" w:color="auto"/>
                    <w:right w:val="single" w:sz="4" w:space="0" w:color="auto"/>
                  </w:tcBorders>
                  <w:hideMark/>
                </w:tcPr>
                <w:p w14:paraId="39CF849C" w14:textId="77777777" w:rsidR="00D52CC1" w:rsidRPr="00D52CC1" w:rsidRDefault="00D52CC1" w:rsidP="00D52CC1">
                  <w:pPr>
                    <w:pStyle w:val="TAH"/>
                    <w:rPr>
                      <w:sz w:val="14"/>
                      <w:szCs w:val="14"/>
                    </w:rPr>
                  </w:pPr>
                  <w:r w:rsidRPr="00D52CC1">
                    <w:rPr>
                      <w:sz w:val="14"/>
                      <w:szCs w:val="14"/>
                    </w:rPr>
                    <w:t>Uplink</w:t>
                  </w:r>
                </w:p>
              </w:tc>
            </w:tr>
            <w:tr w:rsidR="00D52CC1" w:rsidRPr="00D52CC1" w14:paraId="444DBB49" w14:textId="77777777" w:rsidTr="00D52CC1">
              <w:trPr>
                <w:trHeight w:val="20"/>
                <w:jc w:val="center"/>
              </w:trPr>
              <w:tc>
                <w:tcPr>
                  <w:tcW w:w="1686" w:type="dxa"/>
                  <w:vMerge/>
                  <w:tcBorders>
                    <w:top w:val="single" w:sz="4" w:space="0" w:color="auto"/>
                    <w:left w:val="single" w:sz="4" w:space="0" w:color="auto"/>
                    <w:bottom w:val="single" w:sz="4" w:space="0" w:color="auto"/>
                    <w:right w:val="single" w:sz="4" w:space="0" w:color="auto"/>
                  </w:tcBorders>
                  <w:hideMark/>
                </w:tcPr>
                <w:p w14:paraId="6B9BB105" w14:textId="77777777" w:rsidR="00D52CC1" w:rsidRPr="00D52CC1" w:rsidRDefault="00D52CC1" w:rsidP="00D52CC1">
                  <w:pPr>
                    <w:rPr>
                      <w:sz w:val="14"/>
                      <w:szCs w:val="14"/>
                    </w:rPr>
                  </w:pPr>
                </w:p>
              </w:tc>
              <w:tc>
                <w:tcPr>
                  <w:tcW w:w="1844" w:type="dxa"/>
                  <w:vMerge/>
                  <w:tcBorders>
                    <w:top w:val="single" w:sz="4" w:space="0" w:color="auto"/>
                    <w:left w:val="single" w:sz="4" w:space="0" w:color="auto"/>
                    <w:bottom w:val="single" w:sz="4" w:space="0" w:color="auto"/>
                    <w:right w:val="single" w:sz="4" w:space="0" w:color="auto"/>
                  </w:tcBorders>
                  <w:hideMark/>
                </w:tcPr>
                <w:p w14:paraId="4EE2F74A" w14:textId="77777777" w:rsidR="00D52CC1" w:rsidRPr="00D52CC1" w:rsidRDefault="00D52CC1" w:rsidP="00D52CC1">
                  <w:pPr>
                    <w:rPr>
                      <w:sz w:val="14"/>
                      <w:szCs w:val="14"/>
                    </w:rPr>
                  </w:pPr>
                </w:p>
              </w:tc>
              <w:tc>
                <w:tcPr>
                  <w:tcW w:w="1390" w:type="dxa"/>
                  <w:tcBorders>
                    <w:top w:val="single" w:sz="4" w:space="0" w:color="auto"/>
                    <w:left w:val="single" w:sz="4" w:space="0" w:color="auto"/>
                    <w:bottom w:val="single" w:sz="4" w:space="0" w:color="auto"/>
                    <w:right w:val="single" w:sz="4" w:space="0" w:color="auto"/>
                  </w:tcBorders>
                </w:tcPr>
                <w:p w14:paraId="7435B011" w14:textId="77777777" w:rsidR="00D52CC1" w:rsidRPr="00D52CC1" w:rsidRDefault="00D52CC1" w:rsidP="00D52CC1">
                  <w:pPr>
                    <w:pStyle w:val="TAC"/>
                    <w:rPr>
                      <w:sz w:val="14"/>
                      <w:szCs w:val="14"/>
                    </w:rPr>
                  </w:pPr>
                  <w:r w:rsidRPr="00D52CC1">
                    <w:rPr>
                      <w:sz w:val="14"/>
                      <w:szCs w:val="14"/>
                    </w:rPr>
                    <w:t>Modulation</w:t>
                  </w:r>
                </w:p>
              </w:tc>
              <w:tc>
                <w:tcPr>
                  <w:tcW w:w="1391" w:type="dxa"/>
                  <w:tcBorders>
                    <w:top w:val="single" w:sz="4" w:space="0" w:color="auto"/>
                    <w:left w:val="single" w:sz="4" w:space="0" w:color="auto"/>
                    <w:bottom w:val="single" w:sz="4" w:space="0" w:color="auto"/>
                    <w:right w:val="single" w:sz="4" w:space="0" w:color="auto"/>
                  </w:tcBorders>
                </w:tcPr>
                <w:p w14:paraId="4AB06261" w14:textId="77777777" w:rsidR="00D52CC1" w:rsidRPr="00D52CC1" w:rsidRDefault="00D52CC1" w:rsidP="00D52CC1">
                  <w:pPr>
                    <w:pStyle w:val="TAC"/>
                    <w:rPr>
                      <w:sz w:val="14"/>
                      <w:szCs w:val="14"/>
                    </w:rPr>
                  </w:pPr>
                  <w:r w:rsidRPr="00D52CC1">
                    <w:rPr>
                      <w:sz w:val="14"/>
                      <w:szCs w:val="14"/>
                    </w:rPr>
                    <w:t>RB allocation</w:t>
                  </w:r>
                </w:p>
              </w:tc>
              <w:tc>
                <w:tcPr>
                  <w:tcW w:w="1188" w:type="dxa"/>
                  <w:tcBorders>
                    <w:top w:val="single" w:sz="4" w:space="0" w:color="auto"/>
                    <w:left w:val="single" w:sz="4" w:space="0" w:color="auto"/>
                    <w:bottom w:val="single" w:sz="4" w:space="0" w:color="auto"/>
                    <w:right w:val="single" w:sz="4" w:space="0" w:color="auto"/>
                  </w:tcBorders>
                  <w:hideMark/>
                </w:tcPr>
                <w:p w14:paraId="6BBAF3C9" w14:textId="77777777" w:rsidR="00D52CC1" w:rsidRPr="00D52CC1" w:rsidRDefault="00D52CC1" w:rsidP="00D52CC1">
                  <w:pPr>
                    <w:pStyle w:val="TAH"/>
                    <w:rPr>
                      <w:sz w:val="14"/>
                      <w:szCs w:val="14"/>
                    </w:rPr>
                  </w:pPr>
                  <w:r w:rsidRPr="00D52CC1">
                    <w:rPr>
                      <w:sz w:val="14"/>
                      <w:szCs w:val="14"/>
                    </w:rPr>
                    <w:t>Modulation</w:t>
                  </w:r>
                </w:p>
              </w:tc>
              <w:tc>
                <w:tcPr>
                  <w:tcW w:w="1261" w:type="dxa"/>
                  <w:tcBorders>
                    <w:top w:val="single" w:sz="4" w:space="0" w:color="auto"/>
                    <w:left w:val="single" w:sz="4" w:space="0" w:color="auto"/>
                    <w:bottom w:val="single" w:sz="4" w:space="0" w:color="auto"/>
                    <w:right w:val="single" w:sz="4" w:space="0" w:color="auto"/>
                  </w:tcBorders>
                  <w:hideMark/>
                </w:tcPr>
                <w:p w14:paraId="7E2749F8" w14:textId="77777777" w:rsidR="00D52CC1" w:rsidRPr="00D52CC1" w:rsidRDefault="00D52CC1" w:rsidP="00D52CC1">
                  <w:pPr>
                    <w:pStyle w:val="TAH"/>
                    <w:rPr>
                      <w:sz w:val="14"/>
                      <w:szCs w:val="14"/>
                    </w:rPr>
                  </w:pPr>
                  <w:r w:rsidRPr="00D52CC1">
                    <w:rPr>
                      <w:sz w:val="14"/>
                      <w:szCs w:val="14"/>
                    </w:rPr>
                    <w:t xml:space="preserve">RB allocation </w:t>
                  </w:r>
                </w:p>
              </w:tc>
            </w:tr>
            <w:tr w:rsidR="00D52CC1" w:rsidRPr="00D52CC1" w14:paraId="6FFB81A9" w14:textId="77777777" w:rsidTr="00D52CC1">
              <w:trPr>
                <w:trHeight w:val="20"/>
                <w:jc w:val="center"/>
              </w:trPr>
              <w:tc>
                <w:tcPr>
                  <w:tcW w:w="1686" w:type="dxa"/>
                  <w:tcBorders>
                    <w:top w:val="single" w:sz="4" w:space="0" w:color="auto"/>
                    <w:left w:val="single" w:sz="4" w:space="0" w:color="auto"/>
                    <w:bottom w:val="single" w:sz="4" w:space="0" w:color="auto"/>
                    <w:right w:val="single" w:sz="4" w:space="0" w:color="auto"/>
                  </w:tcBorders>
                  <w:hideMark/>
                </w:tcPr>
                <w:p w14:paraId="7516B3A9" w14:textId="77777777" w:rsidR="00D52CC1" w:rsidRPr="00D52CC1" w:rsidRDefault="00D52CC1" w:rsidP="00D52CC1">
                  <w:pPr>
                    <w:pStyle w:val="TAC"/>
                    <w:rPr>
                      <w:sz w:val="14"/>
                      <w:szCs w:val="14"/>
                    </w:rPr>
                  </w:pPr>
                  <w:r w:rsidRPr="00D52CC1">
                    <w:rPr>
                      <w:sz w:val="14"/>
                      <w:szCs w:val="14"/>
                    </w:rPr>
                    <w:t>5 MHz</w:t>
                  </w:r>
                  <w:r w:rsidRPr="00D52CC1">
                    <w:rPr>
                      <w:sz w:val="14"/>
                      <w:szCs w:val="14"/>
                      <w:vertAlign w:val="superscript"/>
                    </w:rPr>
                    <w:t>2</w:t>
                  </w:r>
                </w:p>
              </w:tc>
              <w:tc>
                <w:tcPr>
                  <w:tcW w:w="1844" w:type="dxa"/>
                  <w:tcBorders>
                    <w:top w:val="single" w:sz="4" w:space="0" w:color="auto"/>
                    <w:left w:val="single" w:sz="4" w:space="0" w:color="auto"/>
                    <w:bottom w:val="single" w:sz="4" w:space="0" w:color="auto"/>
                    <w:right w:val="single" w:sz="4" w:space="0" w:color="auto"/>
                  </w:tcBorders>
                  <w:hideMark/>
                </w:tcPr>
                <w:p w14:paraId="02F759ED" w14:textId="77777777" w:rsidR="00D52CC1" w:rsidRPr="00D52CC1" w:rsidRDefault="00D52CC1" w:rsidP="00D52CC1">
                  <w:pPr>
                    <w:pStyle w:val="TAC"/>
                    <w:rPr>
                      <w:sz w:val="14"/>
                      <w:szCs w:val="14"/>
                    </w:rPr>
                  </w:pPr>
                  <w:r w:rsidRPr="00D52CC1">
                    <w:rPr>
                      <w:sz w:val="14"/>
                      <w:szCs w:val="14"/>
                    </w:rPr>
                    <w:t>MidRange</w:t>
                  </w:r>
                  <w:r w:rsidRPr="00D52CC1">
                    <w:rPr>
                      <w:sz w:val="14"/>
                      <w:szCs w:val="14"/>
                      <w:vertAlign w:val="superscript"/>
                    </w:rPr>
                    <w:t>1</w:t>
                  </w:r>
                </w:p>
              </w:tc>
              <w:tc>
                <w:tcPr>
                  <w:tcW w:w="1390" w:type="dxa"/>
                  <w:tcBorders>
                    <w:top w:val="single" w:sz="4" w:space="0" w:color="auto"/>
                    <w:left w:val="single" w:sz="4" w:space="0" w:color="auto"/>
                    <w:bottom w:val="single" w:sz="4" w:space="0" w:color="auto"/>
                    <w:right w:val="single" w:sz="4" w:space="0" w:color="auto"/>
                  </w:tcBorders>
                  <w:hideMark/>
                </w:tcPr>
                <w:p w14:paraId="66419291" w14:textId="77777777" w:rsidR="00D52CC1" w:rsidRPr="00D52CC1" w:rsidRDefault="00D52CC1" w:rsidP="00D52CC1">
                  <w:pPr>
                    <w:pStyle w:val="TAC"/>
                    <w:rPr>
                      <w:sz w:val="14"/>
                      <w:szCs w:val="14"/>
                    </w:rPr>
                  </w:pPr>
                  <w:r w:rsidRPr="00D52CC1">
                    <w:rPr>
                      <w:sz w:val="14"/>
                      <w:szCs w:val="14"/>
                    </w:rPr>
                    <w:t>N/A</w:t>
                  </w:r>
                </w:p>
              </w:tc>
              <w:tc>
                <w:tcPr>
                  <w:tcW w:w="1391" w:type="dxa"/>
                  <w:tcBorders>
                    <w:top w:val="single" w:sz="4" w:space="0" w:color="auto"/>
                    <w:left w:val="single" w:sz="4" w:space="0" w:color="auto"/>
                    <w:bottom w:val="single" w:sz="4" w:space="0" w:color="auto"/>
                    <w:right w:val="single" w:sz="4" w:space="0" w:color="auto"/>
                  </w:tcBorders>
                </w:tcPr>
                <w:p w14:paraId="7CA0AABA" w14:textId="77777777" w:rsidR="00D52CC1" w:rsidRPr="00D52CC1" w:rsidRDefault="00D52CC1" w:rsidP="00D52CC1">
                  <w:pPr>
                    <w:pStyle w:val="TAC"/>
                    <w:rPr>
                      <w:sz w:val="14"/>
                      <w:szCs w:val="14"/>
                    </w:rPr>
                  </w:pPr>
                  <w:r w:rsidRPr="00D52CC1">
                    <w:rPr>
                      <w:sz w:val="14"/>
                      <w:szCs w:val="14"/>
                    </w:rPr>
                    <w:t>0</w:t>
                  </w:r>
                </w:p>
              </w:tc>
              <w:tc>
                <w:tcPr>
                  <w:tcW w:w="1188" w:type="dxa"/>
                  <w:tcBorders>
                    <w:top w:val="single" w:sz="4" w:space="0" w:color="auto"/>
                    <w:left w:val="single" w:sz="4" w:space="0" w:color="auto"/>
                    <w:bottom w:val="single" w:sz="4" w:space="0" w:color="auto"/>
                    <w:right w:val="single" w:sz="4" w:space="0" w:color="auto"/>
                  </w:tcBorders>
                  <w:hideMark/>
                </w:tcPr>
                <w:p w14:paraId="3AC2A18C" w14:textId="77777777" w:rsidR="00D52CC1" w:rsidRPr="00D52CC1" w:rsidRDefault="00D52CC1" w:rsidP="00D52CC1">
                  <w:pPr>
                    <w:pStyle w:val="TAC"/>
                    <w:rPr>
                      <w:sz w:val="14"/>
                      <w:szCs w:val="14"/>
                    </w:rPr>
                  </w:pPr>
                  <w:r w:rsidRPr="00D52CC1">
                    <w:rPr>
                      <w:sz w:val="14"/>
                      <w:szCs w:val="14"/>
                    </w:rPr>
                    <w:t>N/A</w:t>
                  </w:r>
                </w:p>
              </w:tc>
              <w:tc>
                <w:tcPr>
                  <w:tcW w:w="1261" w:type="dxa"/>
                  <w:tcBorders>
                    <w:top w:val="single" w:sz="4" w:space="0" w:color="auto"/>
                    <w:left w:val="single" w:sz="4" w:space="0" w:color="auto"/>
                    <w:bottom w:val="single" w:sz="4" w:space="0" w:color="auto"/>
                    <w:right w:val="single" w:sz="4" w:space="0" w:color="auto"/>
                  </w:tcBorders>
                  <w:hideMark/>
                </w:tcPr>
                <w:p w14:paraId="57BC5AFD" w14:textId="77777777" w:rsidR="00D52CC1" w:rsidRPr="00D52CC1" w:rsidRDefault="00D52CC1" w:rsidP="00D52CC1">
                  <w:pPr>
                    <w:pStyle w:val="TAC"/>
                    <w:rPr>
                      <w:sz w:val="14"/>
                      <w:szCs w:val="14"/>
                    </w:rPr>
                  </w:pPr>
                  <w:r w:rsidRPr="00D52CC1">
                    <w:rPr>
                      <w:sz w:val="14"/>
                      <w:szCs w:val="14"/>
                    </w:rPr>
                    <w:t>0</w:t>
                  </w:r>
                </w:p>
              </w:tc>
            </w:tr>
            <w:tr w:rsidR="00D52CC1" w:rsidRPr="00D52CC1" w14:paraId="13BD3877" w14:textId="77777777" w:rsidTr="00D52CC1">
              <w:trPr>
                <w:trHeight w:val="20"/>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EAA23DD" w14:textId="77777777" w:rsidR="00D52CC1" w:rsidRPr="00D52CC1" w:rsidRDefault="00D52CC1" w:rsidP="00D52CC1">
                  <w:pPr>
                    <w:pStyle w:val="TAN"/>
                    <w:rPr>
                      <w:sz w:val="14"/>
                      <w:szCs w:val="14"/>
                    </w:rPr>
                  </w:pPr>
                  <w:r w:rsidRPr="00D52CC1">
                    <w:rPr>
                      <w:sz w:val="14"/>
                      <w:szCs w:val="14"/>
                    </w:rPr>
                    <w:t>NOTE 1:</w:t>
                  </w:r>
                  <w:r w:rsidRPr="00D52CC1">
                    <w:rPr>
                      <w:sz w:val="14"/>
                      <w:szCs w:val="14"/>
                    </w:rPr>
                    <w:tab/>
                    <w:t>E-UTRA Test Frequency as specified in TS 36.508 [11] clause 4.3.1.</w:t>
                  </w:r>
                </w:p>
                <w:p w14:paraId="002E8552" w14:textId="77777777" w:rsidR="00D52CC1" w:rsidRPr="00D52CC1" w:rsidRDefault="00D52CC1" w:rsidP="00D52CC1">
                  <w:pPr>
                    <w:pStyle w:val="TAN"/>
                    <w:rPr>
                      <w:sz w:val="14"/>
                      <w:szCs w:val="14"/>
                    </w:rPr>
                  </w:pPr>
                  <w:r w:rsidRPr="00D52CC1">
                    <w:rPr>
                      <w:sz w:val="14"/>
                      <w:szCs w:val="14"/>
                    </w:rPr>
                    <w:t>NOTE 2:</w:t>
                  </w:r>
                  <w:r w:rsidRPr="00D52CC1">
                    <w:rPr>
                      <w:sz w:val="14"/>
                      <w:szCs w:val="14"/>
                    </w:rPr>
                    <w:tab/>
                  </w:r>
                  <w:bookmarkStart w:id="20" w:name="_Hlk526948998"/>
                  <w:r w:rsidRPr="00D52CC1">
                    <w:rPr>
                      <w:sz w:val="14"/>
                      <w:szCs w:val="14"/>
                    </w:rPr>
                    <w:t>For EN-DC Intra-band tests that need to apply E-UTRA anchor agnostic approach, refer to and pick applicable E-UTRA channel bandwidth from clause 5.3B.1 and indicate within test case if it is different than 5 MHz.</w:t>
                  </w:r>
                  <w:bookmarkEnd w:id="20"/>
                </w:p>
              </w:tc>
            </w:tr>
            <w:bookmarkEnd w:id="19"/>
          </w:tbl>
          <w:p w14:paraId="5D2BDE02" w14:textId="77777777" w:rsidR="00D52CC1" w:rsidRPr="00D52CC1" w:rsidRDefault="00D52CC1" w:rsidP="00D52CC1">
            <w:pPr>
              <w:rPr>
                <w:sz w:val="16"/>
                <w:szCs w:val="16"/>
              </w:rPr>
            </w:pPr>
          </w:p>
          <w:p w14:paraId="76F0E472" w14:textId="77777777" w:rsidR="00D52CC1" w:rsidRPr="00D52CC1" w:rsidRDefault="00D52CC1" w:rsidP="00D52CC1">
            <w:pPr>
              <w:pStyle w:val="TH"/>
              <w:rPr>
                <w:sz w:val="16"/>
                <w:szCs w:val="16"/>
              </w:rPr>
            </w:pPr>
            <w:r w:rsidRPr="00D52CC1">
              <w:rPr>
                <w:sz w:val="16"/>
                <w:szCs w:val="16"/>
              </w:rPr>
              <w:t xml:space="preserve">Table 4.6-3: </w:t>
            </w:r>
            <w:r w:rsidRPr="00D52CC1">
              <w:rPr>
                <w:i/>
                <w:sz w:val="16"/>
                <w:szCs w:val="16"/>
              </w:rPr>
              <w:t xml:space="preserve">CQI-ReportConfig-DEFAULT: </w:t>
            </w:r>
            <w:r w:rsidRPr="00D52CC1">
              <w:rPr>
                <w:sz w:val="16"/>
                <w:szCs w:val="16"/>
              </w:rPr>
              <w:t>Additional</w:t>
            </w:r>
            <w:r w:rsidRPr="00D52CC1">
              <w:rPr>
                <w:i/>
                <w:sz w:val="16"/>
                <w:szCs w:val="16"/>
              </w:rPr>
              <w:t xml:space="preserve"> </w:t>
            </w:r>
            <w:r w:rsidRPr="00D52CC1">
              <w:rPr>
                <w:sz w:val="16"/>
                <w:szCs w:val="16"/>
              </w:rPr>
              <w:t>E-UTRA Anchor Configuration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000" w:firstRow="0" w:lastRow="0" w:firstColumn="0" w:lastColumn="0" w:noHBand="0" w:noVBand="0"/>
            </w:tblPr>
            <w:tblGrid>
              <w:gridCol w:w="9"/>
              <w:gridCol w:w="4528"/>
              <w:gridCol w:w="2268"/>
              <w:gridCol w:w="1701"/>
              <w:gridCol w:w="1275"/>
              <w:gridCol w:w="9"/>
            </w:tblGrid>
            <w:tr w:rsidR="00D52CC1" w:rsidRPr="00D52CC1" w14:paraId="4348487D" w14:textId="77777777" w:rsidTr="00094329">
              <w:trPr>
                <w:gridBefore w:val="1"/>
                <w:wBefore w:w="9" w:type="dxa"/>
                <w:jc w:val="center"/>
              </w:trPr>
              <w:tc>
                <w:tcPr>
                  <w:tcW w:w="9781" w:type="dxa"/>
                  <w:gridSpan w:val="5"/>
                </w:tcPr>
                <w:p w14:paraId="1278E726" w14:textId="77777777" w:rsidR="00D52CC1" w:rsidRPr="00D52CC1" w:rsidRDefault="00D52CC1" w:rsidP="00D52CC1">
                  <w:pPr>
                    <w:pStyle w:val="TAL"/>
                    <w:rPr>
                      <w:sz w:val="14"/>
                      <w:szCs w:val="14"/>
                    </w:rPr>
                  </w:pPr>
                  <w:r w:rsidRPr="00D52CC1">
                    <w:rPr>
                      <w:sz w:val="14"/>
                      <w:szCs w:val="14"/>
                    </w:rPr>
                    <w:t>Derivation Path: TS 36.508 [7] clause 4.6.3, Table 4.6.3-2 CQI-ReportConfig-DEFAULT</w:t>
                  </w:r>
                </w:p>
              </w:tc>
            </w:tr>
            <w:tr w:rsidR="00D52CC1" w:rsidRPr="00D52CC1" w14:paraId="31A7F964" w14:textId="77777777" w:rsidTr="00094329">
              <w:tblPrEx>
                <w:tblCellMar>
                  <w:right w:w="108" w:type="dxa"/>
                </w:tblCellMar>
              </w:tblPrEx>
              <w:trPr>
                <w:gridAfter w:val="1"/>
                <w:wAfter w:w="9" w:type="dxa"/>
                <w:jc w:val="center"/>
              </w:trPr>
              <w:tc>
                <w:tcPr>
                  <w:tcW w:w="4537" w:type="dxa"/>
                  <w:gridSpan w:val="2"/>
                </w:tcPr>
                <w:p w14:paraId="4711B947" w14:textId="77777777" w:rsidR="00D52CC1" w:rsidRPr="00D52CC1" w:rsidRDefault="00D52CC1" w:rsidP="00D52CC1">
                  <w:pPr>
                    <w:pStyle w:val="TAH"/>
                    <w:rPr>
                      <w:sz w:val="14"/>
                      <w:szCs w:val="14"/>
                    </w:rPr>
                  </w:pPr>
                  <w:r w:rsidRPr="00D52CC1">
                    <w:rPr>
                      <w:sz w:val="14"/>
                      <w:szCs w:val="14"/>
                    </w:rPr>
                    <w:t>Information Element</w:t>
                  </w:r>
                </w:p>
              </w:tc>
              <w:tc>
                <w:tcPr>
                  <w:tcW w:w="2268" w:type="dxa"/>
                </w:tcPr>
                <w:p w14:paraId="0DFDB8C8" w14:textId="77777777" w:rsidR="00D52CC1" w:rsidRPr="00D52CC1" w:rsidRDefault="00D52CC1" w:rsidP="00D52CC1">
                  <w:pPr>
                    <w:pStyle w:val="TAH"/>
                    <w:rPr>
                      <w:sz w:val="14"/>
                      <w:szCs w:val="14"/>
                    </w:rPr>
                  </w:pPr>
                  <w:r w:rsidRPr="00D52CC1">
                    <w:rPr>
                      <w:sz w:val="14"/>
                      <w:szCs w:val="14"/>
                    </w:rPr>
                    <w:t>Value/remark</w:t>
                  </w:r>
                </w:p>
              </w:tc>
              <w:tc>
                <w:tcPr>
                  <w:tcW w:w="1701" w:type="dxa"/>
                </w:tcPr>
                <w:p w14:paraId="59A677EB" w14:textId="77777777" w:rsidR="00D52CC1" w:rsidRPr="00D52CC1" w:rsidRDefault="00D52CC1" w:rsidP="00D52CC1">
                  <w:pPr>
                    <w:pStyle w:val="TAH"/>
                    <w:rPr>
                      <w:sz w:val="14"/>
                      <w:szCs w:val="14"/>
                    </w:rPr>
                  </w:pPr>
                  <w:r w:rsidRPr="00D52CC1">
                    <w:rPr>
                      <w:sz w:val="14"/>
                      <w:szCs w:val="14"/>
                    </w:rPr>
                    <w:t>Comment</w:t>
                  </w:r>
                </w:p>
              </w:tc>
              <w:tc>
                <w:tcPr>
                  <w:tcW w:w="1275" w:type="dxa"/>
                </w:tcPr>
                <w:p w14:paraId="6253531A" w14:textId="77777777" w:rsidR="00D52CC1" w:rsidRPr="00D52CC1" w:rsidRDefault="00D52CC1" w:rsidP="00D52CC1">
                  <w:pPr>
                    <w:pStyle w:val="TAH"/>
                    <w:rPr>
                      <w:sz w:val="14"/>
                      <w:szCs w:val="14"/>
                    </w:rPr>
                  </w:pPr>
                  <w:r w:rsidRPr="00D52CC1">
                    <w:rPr>
                      <w:sz w:val="14"/>
                      <w:szCs w:val="14"/>
                    </w:rPr>
                    <w:t>Condition</w:t>
                  </w:r>
                </w:p>
              </w:tc>
            </w:tr>
            <w:tr w:rsidR="00D52CC1" w:rsidRPr="00D52CC1" w14:paraId="4F6467E1" w14:textId="77777777" w:rsidTr="000943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jc w:val="center"/>
              </w:trPr>
              <w:tc>
                <w:tcPr>
                  <w:tcW w:w="4537" w:type="dxa"/>
                  <w:gridSpan w:val="2"/>
                  <w:shd w:val="clear" w:color="auto" w:fill="auto"/>
                </w:tcPr>
                <w:p w14:paraId="14174F37" w14:textId="77777777" w:rsidR="00D52CC1" w:rsidRPr="00D52CC1" w:rsidRDefault="00D52CC1" w:rsidP="00D52CC1">
                  <w:pPr>
                    <w:pStyle w:val="TAL"/>
                    <w:rPr>
                      <w:sz w:val="14"/>
                      <w:szCs w:val="14"/>
                    </w:rPr>
                  </w:pPr>
                  <w:r w:rsidRPr="00D52CC1">
                    <w:rPr>
                      <w:sz w:val="14"/>
                      <w:szCs w:val="14"/>
                    </w:rPr>
                    <w:t>CQI-ReportConfig-DEFAULT ::= SEQUENCE {</w:t>
                  </w:r>
                </w:p>
              </w:tc>
              <w:tc>
                <w:tcPr>
                  <w:tcW w:w="2268" w:type="dxa"/>
                  <w:shd w:val="clear" w:color="auto" w:fill="auto"/>
                </w:tcPr>
                <w:p w14:paraId="5D46BB4F" w14:textId="77777777" w:rsidR="00D52CC1" w:rsidRPr="00D52CC1" w:rsidRDefault="00D52CC1" w:rsidP="00D52CC1">
                  <w:pPr>
                    <w:pStyle w:val="TAL"/>
                    <w:rPr>
                      <w:sz w:val="14"/>
                      <w:szCs w:val="14"/>
                    </w:rPr>
                  </w:pPr>
                </w:p>
              </w:tc>
              <w:tc>
                <w:tcPr>
                  <w:tcW w:w="1701" w:type="dxa"/>
                  <w:shd w:val="clear" w:color="auto" w:fill="auto"/>
                </w:tcPr>
                <w:p w14:paraId="7D8CA6BA" w14:textId="77777777" w:rsidR="00D52CC1" w:rsidRPr="00D52CC1" w:rsidRDefault="00D52CC1" w:rsidP="00D52CC1">
                  <w:pPr>
                    <w:pStyle w:val="TAL"/>
                    <w:rPr>
                      <w:sz w:val="14"/>
                      <w:szCs w:val="14"/>
                    </w:rPr>
                  </w:pPr>
                </w:p>
              </w:tc>
              <w:tc>
                <w:tcPr>
                  <w:tcW w:w="1275" w:type="dxa"/>
                  <w:shd w:val="clear" w:color="auto" w:fill="auto"/>
                </w:tcPr>
                <w:p w14:paraId="17E53664" w14:textId="77777777" w:rsidR="00D52CC1" w:rsidRPr="00D52CC1" w:rsidRDefault="00D52CC1" w:rsidP="00D52CC1">
                  <w:pPr>
                    <w:pStyle w:val="TAL"/>
                    <w:rPr>
                      <w:sz w:val="14"/>
                      <w:szCs w:val="14"/>
                    </w:rPr>
                  </w:pPr>
                </w:p>
              </w:tc>
            </w:tr>
            <w:tr w:rsidR="00D52CC1" w:rsidRPr="00D52CC1" w14:paraId="21623829" w14:textId="77777777" w:rsidTr="00094329">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F1FC80" w14:textId="77777777" w:rsidR="00D52CC1" w:rsidRPr="00D52CC1" w:rsidRDefault="00D52CC1" w:rsidP="00D52CC1">
                  <w:pPr>
                    <w:pStyle w:val="TAL"/>
                    <w:rPr>
                      <w:sz w:val="14"/>
                      <w:szCs w:val="14"/>
                    </w:rPr>
                  </w:pPr>
                  <w:r w:rsidRPr="00D52CC1">
                    <w:rPr>
                      <w:sz w:val="14"/>
                      <w:szCs w:val="14"/>
                    </w:rPr>
                    <w:t xml:space="preserve">  cqi-ReportModeAperiodic</w:t>
                  </w:r>
                </w:p>
              </w:tc>
              <w:tc>
                <w:tcPr>
                  <w:tcW w:w="2268" w:type="dxa"/>
                  <w:tcBorders>
                    <w:top w:val="single" w:sz="4" w:space="0" w:color="auto"/>
                    <w:left w:val="single" w:sz="4" w:space="0" w:color="auto"/>
                    <w:bottom w:val="single" w:sz="4" w:space="0" w:color="auto"/>
                    <w:right w:val="single" w:sz="4" w:space="0" w:color="auto"/>
                  </w:tcBorders>
                </w:tcPr>
                <w:p w14:paraId="3370AB91" w14:textId="77777777" w:rsidR="00D52CC1" w:rsidRPr="00D52CC1" w:rsidRDefault="00D52CC1" w:rsidP="00D52CC1">
                  <w:pPr>
                    <w:pStyle w:val="TAL"/>
                    <w:rPr>
                      <w:sz w:val="14"/>
                      <w:szCs w:val="14"/>
                    </w:rPr>
                  </w:pPr>
                  <w:r w:rsidRPr="00D52CC1">
                    <w:rPr>
                      <w:sz w:val="14"/>
                      <w:szCs w:val="14"/>
                    </w:rPr>
                    <w:t>NOT PRESENT</w:t>
                  </w:r>
                </w:p>
              </w:tc>
              <w:tc>
                <w:tcPr>
                  <w:tcW w:w="1701" w:type="dxa"/>
                  <w:tcBorders>
                    <w:top w:val="single" w:sz="4" w:space="0" w:color="auto"/>
                    <w:left w:val="single" w:sz="4" w:space="0" w:color="auto"/>
                    <w:bottom w:val="single" w:sz="4" w:space="0" w:color="auto"/>
                    <w:right w:val="single" w:sz="4" w:space="0" w:color="auto"/>
                  </w:tcBorders>
                </w:tcPr>
                <w:p w14:paraId="0472B731" w14:textId="77777777" w:rsidR="00D52CC1" w:rsidRPr="00D52CC1" w:rsidRDefault="00D52CC1" w:rsidP="00D52CC1">
                  <w:pPr>
                    <w:pStyle w:val="TAL"/>
                    <w:rPr>
                      <w:sz w:val="14"/>
                      <w:szCs w:val="14"/>
                    </w:rPr>
                  </w:pPr>
                </w:p>
              </w:tc>
              <w:tc>
                <w:tcPr>
                  <w:tcW w:w="1275" w:type="dxa"/>
                  <w:tcBorders>
                    <w:top w:val="single" w:sz="4" w:space="0" w:color="auto"/>
                    <w:left w:val="single" w:sz="4" w:space="0" w:color="auto"/>
                    <w:bottom w:val="single" w:sz="4" w:space="0" w:color="auto"/>
                    <w:right w:val="single" w:sz="4" w:space="0" w:color="auto"/>
                  </w:tcBorders>
                </w:tcPr>
                <w:p w14:paraId="3FEA7A4A" w14:textId="77777777" w:rsidR="00D52CC1" w:rsidRPr="00D52CC1" w:rsidRDefault="00D52CC1" w:rsidP="00D52CC1">
                  <w:pPr>
                    <w:pStyle w:val="TAL"/>
                    <w:rPr>
                      <w:sz w:val="14"/>
                      <w:szCs w:val="14"/>
                    </w:rPr>
                  </w:pPr>
                </w:p>
              </w:tc>
            </w:tr>
            <w:tr w:rsidR="00D52CC1" w:rsidRPr="00D52CC1" w14:paraId="60BEBC77" w14:textId="77777777" w:rsidTr="00094329">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11371D" w14:textId="77777777" w:rsidR="00D52CC1" w:rsidRPr="00D52CC1" w:rsidRDefault="00D52CC1" w:rsidP="00D52CC1">
                  <w:pPr>
                    <w:pStyle w:val="TAL"/>
                    <w:rPr>
                      <w:sz w:val="14"/>
                      <w:szCs w:val="14"/>
                    </w:rPr>
                  </w:pPr>
                  <w:r w:rsidRPr="00D52CC1">
                    <w:rPr>
                      <w:sz w:val="14"/>
                      <w:szCs w:val="14"/>
                    </w:rPr>
                    <w:t xml:space="preserve">  cqi-ReportPeriodic</w:t>
                  </w:r>
                </w:p>
              </w:tc>
              <w:tc>
                <w:tcPr>
                  <w:tcW w:w="2268" w:type="dxa"/>
                  <w:tcBorders>
                    <w:top w:val="single" w:sz="4" w:space="0" w:color="auto"/>
                    <w:left w:val="single" w:sz="4" w:space="0" w:color="auto"/>
                    <w:bottom w:val="single" w:sz="4" w:space="0" w:color="auto"/>
                    <w:right w:val="single" w:sz="4" w:space="0" w:color="auto"/>
                  </w:tcBorders>
                </w:tcPr>
                <w:p w14:paraId="3F7C328B" w14:textId="77777777" w:rsidR="00D52CC1" w:rsidRPr="00D52CC1" w:rsidRDefault="00D52CC1" w:rsidP="00D52CC1">
                  <w:pPr>
                    <w:pStyle w:val="TAL"/>
                    <w:rPr>
                      <w:sz w:val="14"/>
                      <w:szCs w:val="14"/>
                    </w:rPr>
                  </w:pPr>
                  <w:r w:rsidRPr="00D52CC1">
                    <w:rPr>
                      <w:sz w:val="14"/>
                      <w:szCs w:val="14"/>
                    </w:rPr>
                    <w:t>NOT PRESENT</w:t>
                  </w:r>
                </w:p>
              </w:tc>
              <w:tc>
                <w:tcPr>
                  <w:tcW w:w="1701" w:type="dxa"/>
                  <w:tcBorders>
                    <w:top w:val="single" w:sz="4" w:space="0" w:color="auto"/>
                    <w:left w:val="single" w:sz="4" w:space="0" w:color="auto"/>
                    <w:bottom w:val="single" w:sz="4" w:space="0" w:color="auto"/>
                    <w:right w:val="single" w:sz="4" w:space="0" w:color="auto"/>
                  </w:tcBorders>
                </w:tcPr>
                <w:p w14:paraId="1AABE4A0" w14:textId="77777777" w:rsidR="00D52CC1" w:rsidRPr="00D52CC1" w:rsidRDefault="00D52CC1" w:rsidP="00D52CC1">
                  <w:pPr>
                    <w:pStyle w:val="TAL"/>
                    <w:rPr>
                      <w:sz w:val="14"/>
                      <w:szCs w:val="14"/>
                    </w:rPr>
                  </w:pPr>
                </w:p>
              </w:tc>
              <w:tc>
                <w:tcPr>
                  <w:tcW w:w="1275" w:type="dxa"/>
                  <w:tcBorders>
                    <w:top w:val="single" w:sz="4" w:space="0" w:color="auto"/>
                    <w:left w:val="single" w:sz="4" w:space="0" w:color="auto"/>
                    <w:bottom w:val="single" w:sz="4" w:space="0" w:color="auto"/>
                    <w:right w:val="single" w:sz="4" w:space="0" w:color="auto"/>
                  </w:tcBorders>
                </w:tcPr>
                <w:p w14:paraId="4F6E97B4" w14:textId="77777777" w:rsidR="00D52CC1" w:rsidRPr="00D52CC1" w:rsidRDefault="00D52CC1" w:rsidP="00D52CC1">
                  <w:pPr>
                    <w:pStyle w:val="TAL"/>
                    <w:rPr>
                      <w:sz w:val="14"/>
                      <w:szCs w:val="14"/>
                    </w:rPr>
                  </w:pPr>
                </w:p>
              </w:tc>
            </w:tr>
            <w:tr w:rsidR="00D52CC1" w:rsidRPr="00D52CC1" w14:paraId="18D63DDB" w14:textId="77777777" w:rsidTr="00094329">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510689" w14:textId="77777777" w:rsidR="00D52CC1" w:rsidRPr="00D52CC1" w:rsidRDefault="00D52CC1" w:rsidP="00D52CC1">
                  <w:pPr>
                    <w:pStyle w:val="TAL"/>
                    <w:rPr>
                      <w:sz w:val="14"/>
                      <w:szCs w:val="14"/>
                    </w:rPr>
                  </w:pPr>
                  <w:r w:rsidRPr="00D52CC1">
                    <w:rPr>
                      <w:sz w:val="14"/>
                      <w:szCs w:val="14"/>
                    </w:rPr>
                    <w:t>}</w:t>
                  </w:r>
                </w:p>
              </w:tc>
              <w:tc>
                <w:tcPr>
                  <w:tcW w:w="2268" w:type="dxa"/>
                  <w:tcBorders>
                    <w:top w:val="single" w:sz="4" w:space="0" w:color="auto"/>
                    <w:left w:val="single" w:sz="4" w:space="0" w:color="auto"/>
                    <w:bottom w:val="single" w:sz="4" w:space="0" w:color="auto"/>
                    <w:right w:val="single" w:sz="4" w:space="0" w:color="auto"/>
                  </w:tcBorders>
                </w:tcPr>
                <w:p w14:paraId="0F747F6D" w14:textId="77777777" w:rsidR="00D52CC1" w:rsidRPr="00D52CC1" w:rsidRDefault="00D52CC1" w:rsidP="00D52CC1">
                  <w:pPr>
                    <w:pStyle w:val="TAL"/>
                    <w:rPr>
                      <w:sz w:val="14"/>
                      <w:szCs w:val="14"/>
                    </w:rPr>
                  </w:pPr>
                </w:p>
              </w:tc>
              <w:tc>
                <w:tcPr>
                  <w:tcW w:w="1701" w:type="dxa"/>
                  <w:tcBorders>
                    <w:top w:val="single" w:sz="4" w:space="0" w:color="auto"/>
                    <w:left w:val="single" w:sz="4" w:space="0" w:color="auto"/>
                    <w:bottom w:val="single" w:sz="4" w:space="0" w:color="auto"/>
                    <w:right w:val="single" w:sz="4" w:space="0" w:color="auto"/>
                  </w:tcBorders>
                </w:tcPr>
                <w:p w14:paraId="03494148" w14:textId="77777777" w:rsidR="00D52CC1" w:rsidRPr="00D52CC1" w:rsidRDefault="00D52CC1" w:rsidP="00D52CC1">
                  <w:pPr>
                    <w:pStyle w:val="TAL"/>
                    <w:rPr>
                      <w:sz w:val="14"/>
                      <w:szCs w:val="14"/>
                    </w:rPr>
                  </w:pPr>
                </w:p>
              </w:tc>
              <w:tc>
                <w:tcPr>
                  <w:tcW w:w="1275" w:type="dxa"/>
                  <w:tcBorders>
                    <w:top w:val="single" w:sz="4" w:space="0" w:color="auto"/>
                    <w:left w:val="single" w:sz="4" w:space="0" w:color="auto"/>
                    <w:bottom w:val="single" w:sz="4" w:space="0" w:color="auto"/>
                    <w:right w:val="single" w:sz="4" w:space="0" w:color="auto"/>
                  </w:tcBorders>
                </w:tcPr>
                <w:p w14:paraId="2C5A21FA" w14:textId="77777777" w:rsidR="00D52CC1" w:rsidRPr="00D52CC1" w:rsidRDefault="00D52CC1" w:rsidP="00D52CC1">
                  <w:pPr>
                    <w:pStyle w:val="TAL"/>
                    <w:rPr>
                      <w:sz w:val="14"/>
                      <w:szCs w:val="14"/>
                    </w:rPr>
                  </w:pPr>
                </w:p>
              </w:tc>
            </w:tr>
          </w:tbl>
          <w:p w14:paraId="6E0FB05B" w14:textId="77777777" w:rsidR="00D52CC1" w:rsidRPr="00D52CC1" w:rsidRDefault="00D52CC1" w:rsidP="00D52CC1">
            <w:pPr>
              <w:rPr>
                <w:sz w:val="16"/>
                <w:szCs w:val="16"/>
              </w:rPr>
            </w:pPr>
          </w:p>
          <w:p w14:paraId="6AED7CEE" w14:textId="77777777" w:rsidR="00D52CC1" w:rsidRPr="00D52CC1" w:rsidRDefault="00D52CC1" w:rsidP="00D52CC1">
            <w:pPr>
              <w:pStyle w:val="TH"/>
              <w:rPr>
                <w:sz w:val="16"/>
                <w:szCs w:val="16"/>
              </w:rPr>
            </w:pPr>
            <w:r w:rsidRPr="00D52CC1">
              <w:rPr>
                <w:sz w:val="16"/>
                <w:szCs w:val="16"/>
              </w:rPr>
              <w:t xml:space="preserve">Table 4.6-4: </w:t>
            </w:r>
            <w:r w:rsidRPr="00D52CC1">
              <w:rPr>
                <w:i/>
                <w:sz w:val="16"/>
                <w:szCs w:val="16"/>
              </w:rPr>
              <w:t xml:space="preserve">PhysicalConfigDedicated-DEFAULT: </w:t>
            </w:r>
            <w:r w:rsidRPr="00D52CC1">
              <w:rPr>
                <w:iCs/>
                <w:sz w:val="16"/>
                <w:szCs w:val="16"/>
              </w:rPr>
              <w:t xml:space="preserve">Additional </w:t>
            </w:r>
            <w:r w:rsidRPr="00D52CC1">
              <w:rPr>
                <w:sz w:val="16"/>
                <w:szCs w:val="16"/>
              </w:rPr>
              <w:t>E</w:t>
            </w:r>
            <w:r w:rsidRPr="00D52CC1">
              <w:rPr>
                <w:iCs/>
                <w:sz w:val="16"/>
                <w:szCs w:val="16"/>
              </w:rPr>
              <w:t>-UTRA Anchor Configuration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9"/>
              <w:gridCol w:w="4526"/>
              <w:gridCol w:w="2267"/>
              <w:gridCol w:w="1700"/>
              <w:gridCol w:w="1245"/>
            </w:tblGrid>
            <w:tr w:rsidR="00D52CC1" w:rsidRPr="00D52CC1" w14:paraId="001E4003" w14:textId="77777777" w:rsidTr="00094329">
              <w:trPr>
                <w:gridBefore w:val="1"/>
                <w:wBefore w:w="9" w:type="dxa"/>
              </w:trPr>
              <w:tc>
                <w:tcPr>
                  <w:tcW w:w="9738" w:type="dxa"/>
                  <w:gridSpan w:val="4"/>
                </w:tcPr>
                <w:p w14:paraId="33DEA9A0" w14:textId="77777777" w:rsidR="00D52CC1" w:rsidRPr="00D52CC1" w:rsidRDefault="00D52CC1" w:rsidP="00D52CC1">
                  <w:pPr>
                    <w:pStyle w:val="TAL"/>
                    <w:rPr>
                      <w:sz w:val="14"/>
                      <w:szCs w:val="14"/>
                    </w:rPr>
                  </w:pPr>
                  <w:r w:rsidRPr="00D52CC1">
                    <w:rPr>
                      <w:sz w:val="14"/>
                      <w:szCs w:val="14"/>
                    </w:rPr>
                    <w:t>Derivation Path: TS 36.508 [7] clause 4.8.2, Table 4.8.2.1.6-1 PhysicalConfigDedicated-DEFAULT</w:t>
                  </w:r>
                </w:p>
              </w:tc>
            </w:tr>
            <w:tr w:rsidR="00D52CC1" w:rsidRPr="00D52CC1" w14:paraId="646A11E2" w14:textId="77777777" w:rsidTr="00094329">
              <w:tblPrEx>
                <w:tblCellMar>
                  <w:left w:w="108" w:type="dxa"/>
                  <w:right w:w="108" w:type="dxa"/>
                </w:tblCellMar>
              </w:tblPrEx>
              <w:tc>
                <w:tcPr>
                  <w:tcW w:w="4535" w:type="dxa"/>
                  <w:gridSpan w:val="2"/>
                </w:tcPr>
                <w:p w14:paraId="238A613F" w14:textId="77777777" w:rsidR="00D52CC1" w:rsidRPr="00D52CC1" w:rsidRDefault="00D52CC1" w:rsidP="00D52CC1">
                  <w:pPr>
                    <w:pStyle w:val="TAH"/>
                    <w:rPr>
                      <w:sz w:val="14"/>
                      <w:szCs w:val="14"/>
                    </w:rPr>
                  </w:pPr>
                  <w:r w:rsidRPr="00D52CC1">
                    <w:rPr>
                      <w:sz w:val="14"/>
                      <w:szCs w:val="14"/>
                    </w:rPr>
                    <w:t>Information Element</w:t>
                  </w:r>
                </w:p>
              </w:tc>
              <w:tc>
                <w:tcPr>
                  <w:tcW w:w="2267" w:type="dxa"/>
                </w:tcPr>
                <w:p w14:paraId="0EC18389" w14:textId="77777777" w:rsidR="00D52CC1" w:rsidRPr="00D52CC1" w:rsidRDefault="00D52CC1" w:rsidP="00D52CC1">
                  <w:pPr>
                    <w:pStyle w:val="TAH"/>
                    <w:rPr>
                      <w:sz w:val="14"/>
                      <w:szCs w:val="14"/>
                    </w:rPr>
                  </w:pPr>
                  <w:r w:rsidRPr="00D52CC1">
                    <w:rPr>
                      <w:sz w:val="14"/>
                      <w:szCs w:val="14"/>
                    </w:rPr>
                    <w:t>Value/remark</w:t>
                  </w:r>
                </w:p>
              </w:tc>
              <w:tc>
                <w:tcPr>
                  <w:tcW w:w="1700" w:type="dxa"/>
                </w:tcPr>
                <w:p w14:paraId="30DFD1DF" w14:textId="77777777" w:rsidR="00D52CC1" w:rsidRPr="00D52CC1" w:rsidRDefault="00D52CC1" w:rsidP="00D52CC1">
                  <w:pPr>
                    <w:pStyle w:val="TAH"/>
                    <w:rPr>
                      <w:sz w:val="14"/>
                      <w:szCs w:val="14"/>
                    </w:rPr>
                  </w:pPr>
                  <w:r w:rsidRPr="00D52CC1">
                    <w:rPr>
                      <w:sz w:val="14"/>
                      <w:szCs w:val="14"/>
                    </w:rPr>
                    <w:t>Comment</w:t>
                  </w:r>
                </w:p>
              </w:tc>
              <w:tc>
                <w:tcPr>
                  <w:tcW w:w="1245" w:type="dxa"/>
                </w:tcPr>
                <w:p w14:paraId="15832D35" w14:textId="77777777" w:rsidR="00D52CC1" w:rsidRPr="00D52CC1" w:rsidRDefault="00D52CC1" w:rsidP="00D52CC1">
                  <w:pPr>
                    <w:pStyle w:val="TAH"/>
                    <w:rPr>
                      <w:sz w:val="14"/>
                      <w:szCs w:val="14"/>
                    </w:rPr>
                  </w:pPr>
                  <w:r w:rsidRPr="00D52CC1">
                    <w:rPr>
                      <w:sz w:val="14"/>
                      <w:szCs w:val="14"/>
                    </w:rPr>
                    <w:t>Condition</w:t>
                  </w:r>
                </w:p>
              </w:tc>
            </w:tr>
            <w:tr w:rsidR="00D52CC1" w:rsidRPr="00D52CC1" w14:paraId="2D5F7CF6" w14:textId="77777777" w:rsidTr="00094329">
              <w:tblPrEx>
                <w:tblCellMar>
                  <w:left w:w="108" w:type="dxa"/>
                  <w:right w:w="108" w:type="dxa"/>
                </w:tblCellMar>
              </w:tblPrEx>
              <w:tc>
                <w:tcPr>
                  <w:tcW w:w="4535" w:type="dxa"/>
                  <w:gridSpan w:val="2"/>
                  <w:tcBorders>
                    <w:bottom w:val="single" w:sz="4" w:space="0" w:color="000000"/>
                  </w:tcBorders>
                </w:tcPr>
                <w:p w14:paraId="543CFDD1" w14:textId="77777777" w:rsidR="00D52CC1" w:rsidRPr="00D52CC1" w:rsidRDefault="00D52CC1" w:rsidP="00D52CC1">
                  <w:pPr>
                    <w:pStyle w:val="TAL"/>
                    <w:rPr>
                      <w:sz w:val="14"/>
                      <w:szCs w:val="14"/>
                    </w:rPr>
                  </w:pPr>
                  <w:r w:rsidRPr="00D52CC1">
                    <w:rPr>
                      <w:sz w:val="14"/>
                      <w:szCs w:val="14"/>
                    </w:rPr>
                    <w:t>PhysicalConfigDedicated-DEFAULT ::= SEQUENCE {</w:t>
                  </w:r>
                </w:p>
              </w:tc>
              <w:tc>
                <w:tcPr>
                  <w:tcW w:w="2267" w:type="dxa"/>
                </w:tcPr>
                <w:p w14:paraId="42E21849" w14:textId="77777777" w:rsidR="00D52CC1" w:rsidRPr="00D52CC1" w:rsidRDefault="00D52CC1" w:rsidP="00D52CC1">
                  <w:pPr>
                    <w:pStyle w:val="TAL"/>
                    <w:rPr>
                      <w:sz w:val="14"/>
                      <w:szCs w:val="14"/>
                    </w:rPr>
                  </w:pPr>
                </w:p>
              </w:tc>
              <w:tc>
                <w:tcPr>
                  <w:tcW w:w="1700" w:type="dxa"/>
                </w:tcPr>
                <w:p w14:paraId="76CA8ECB" w14:textId="77777777" w:rsidR="00D52CC1" w:rsidRPr="00D52CC1" w:rsidRDefault="00D52CC1" w:rsidP="00D52CC1">
                  <w:pPr>
                    <w:pStyle w:val="TAL"/>
                    <w:rPr>
                      <w:sz w:val="14"/>
                      <w:szCs w:val="14"/>
                    </w:rPr>
                  </w:pPr>
                </w:p>
              </w:tc>
              <w:tc>
                <w:tcPr>
                  <w:tcW w:w="1245" w:type="dxa"/>
                </w:tcPr>
                <w:p w14:paraId="53D4FFA0" w14:textId="77777777" w:rsidR="00D52CC1" w:rsidRPr="00D52CC1" w:rsidRDefault="00D52CC1" w:rsidP="00D52CC1">
                  <w:pPr>
                    <w:pStyle w:val="TAL"/>
                    <w:rPr>
                      <w:sz w:val="14"/>
                      <w:szCs w:val="14"/>
                    </w:rPr>
                  </w:pPr>
                </w:p>
              </w:tc>
            </w:tr>
            <w:tr w:rsidR="00D52CC1" w:rsidRPr="00D52CC1" w14:paraId="2CF16444" w14:textId="77777777" w:rsidTr="00094329">
              <w:tblPrEx>
                <w:tblCellMar>
                  <w:left w:w="108" w:type="dxa"/>
                  <w:right w:w="108" w:type="dxa"/>
                </w:tblCellMar>
              </w:tblPrEx>
              <w:tc>
                <w:tcPr>
                  <w:tcW w:w="4535" w:type="dxa"/>
                  <w:gridSpan w:val="2"/>
                </w:tcPr>
                <w:p w14:paraId="4349A90E" w14:textId="77777777" w:rsidR="00D52CC1" w:rsidRPr="00D52CC1" w:rsidRDefault="00D52CC1" w:rsidP="00D52CC1">
                  <w:pPr>
                    <w:pStyle w:val="TAL"/>
                    <w:rPr>
                      <w:sz w:val="14"/>
                      <w:szCs w:val="14"/>
                    </w:rPr>
                  </w:pPr>
                  <w:r w:rsidRPr="00D52CC1">
                    <w:rPr>
                      <w:sz w:val="14"/>
                      <w:szCs w:val="14"/>
                    </w:rPr>
                    <w:t xml:space="preserve">  soundingRS-UL-ConfigDedicated</w:t>
                  </w:r>
                </w:p>
              </w:tc>
              <w:tc>
                <w:tcPr>
                  <w:tcW w:w="2267" w:type="dxa"/>
                </w:tcPr>
                <w:p w14:paraId="7BE7670F" w14:textId="77777777" w:rsidR="00D52CC1" w:rsidRPr="00D52CC1" w:rsidRDefault="00D52CC1" w:rsidP="00D52CC1">
                  <w:pPr>
                    <w:pStyle w:val="TAL"/>
                    <w:rPr>
                      <w:sz w:val="14"/>
                      <w:szCs w:val="14"/>
                    </w:rPr>
                  </w:pPr>
                  <w:r w:rsidRPr="00D52CC1">
                    <w:rPr>
                      <w:sz w:val="14"/>
                      <w:szCs w:val="14"/>
                    </w:rPr>
                    <w:t>Not present</w:t>
                  </w:r>
                </w:p>
              </w:tc>
              <w:tc>
                <w:tcPr>
                  <w:tcW w:w="1700" w:type="dxa"/>
                </w:tcPr>
                <w:p w14:paraId="776996A5" w14:textId="77777777" w:rsidR="00D52CC1" w:rsidRPr="00D52CC1" w:rsidRDefault="00D52CC1" w:rsidP="00D52CC1">
                  <w:pPr>
                    <w:pStyle w:val="TAL"/>
                    <w:rPr>
                      <w:sz w:val="14"/>
                      <w:szCs w:val="14"/>
                    </w:rPr>
                  </w:pPr>
                </w:p>
              </w:tc>
              <w:tc>
                <w:tcPr>
                  <w:tcW w:w="1245" w:type="dxa"/>
                </w:tcPr>
                <w:p w14:paraId="28C51CDF" w14:textId="77777777" w:rsidR="00D52CC1" w:rsidRPr="00D52CC1" w:rsidRDefault="00D52CC1" w:rsidP="00D52CC1">
                  <w:pPr>
                    <w:pStyle w:val="TAL"/>
                    <w:rPr>
                      <w:sz w:val="14"/>
                      <w:szCs w:val="14"/>
                    </w:rPr>
                  </w:pPr>
                  <w:r w:rsidRPr="00D52CC1">
                    <w:rPr>
                      <w:sz w:val="14"/>
                      <w:szCs w:val="14"/>
                    </w:rPr>
                    <w:t>RBC</w:t>
                  </w:r>
                </w:p>
              </w:tc>
            </w:tr>
            <w:tr w:rsidR="00D52CC1" w:rsidRPr="00D52CC1" w14:paraId="52D19E8B" w14:textId="77777777" w:rsidTr="00094329">
              <w:tblPrEx>
                <w:tblCellMar>
                  <w:left w:w="108" w:type="dxa"/>
                  <w:right w:w="108" w:type="dxa"/>
                </w:tblCellMar>
              </w:tblPrEx>
              <w:tc>
                <w:tcPr>
                  <w:tcW w:w="4535" w:type="dxa"/>
                  <w:gridSpan w:val="2"/>
                </w:tcPr>
                <w:p w14:paraId="43A04298" w14:textId="77777777" w:rsidR="00D52CC1" w:rsidRPr="00D52CC1" w:rsidRDefault="00D52CC1" w:rsidP="00D52CC1">
                  <w:pPr>
                    <w:pStyle w:val="TAL"/>
                    <w:rPr>
                      <w:sz w:val="14"/>
                      <w:szCs w:val="14"/>
                    </w:rPr>
                  </w:pPr>
                  <w:r w:rsidRPr="00D52CC1">
                    <w:rPr>
                      <w:sz w:val="14"/>
                      <w:szCs w:val="14"/>
                    </w:rPr>
                    <w:t>}</w:t>
                  </w:r>
                </w:p>
              </w:tc>
              <w:tc>
                <w:tcPr>
                  <w:tcW w:w="2267" w:type="dxa"/>
                </w:tcPr>
                <w:p w14:paraId="76279C67" w14:textId="77777777" w:rsidR="00D52CC1" w:rsidRPr="00D52CC1" w:rsidRDefault="00D52CC1" w:rsidP="00D52CC1">
                  <w:pPr>
                    <w:pStyle w:val="TAL"/>
                    <w:rPr>
                      <w:sz w:val="14"/>
                      <w:szCs w:val="14"/>
                    </w:rPr>
                  </w:pPr>
                </w:p>
              </w:tc>
              <w:tc>
                <w:tcPr>
                  <w:tcW w:w="1700" w:type="dxa"/>
                </w:tcPr>
                <w:p w14:paraId="68A81DCB" w14:textId="77777777" w:rsidR="00D52CC1" w:rsidRPr="00D52CC1" w:rsidRDefault="00D52CC1" w:rsidP="00D52CC1">
                  <w:pPr>
                    <w:pStyle w:val="TAL"/>
                    <w:rPr>
                      <w:sz w:val="14"/>
                      <w:szCs w:val="14"/>
                    </w:rPr>
                  </w:pPr>
                </w:p>
              </w:tc>
              <w:tc>
                <w:tcPr>
                  <w:tcW w:w="1245" w:type="dxa"/>
                </w:tcPr>
                <w:p w14:paraId="148BD0B0" w14:textId="77777777" w:rsidR="00D52CC1" w:rsidRPr="00D52CC1" w:rsidRDefault="00D52CC1" w:rsidP="00D52CC1">
                  <w:pPr>
                    <w:pStyle w:val="TAL"/>
                    <w:rPr>
                      <w:sz w:val="14"/>
                      <w:szCs w:val="14"/>
                    </w:rPr>
                  </w:pPr>
                </w:p>
              </w:tc>
            </w:tr>
          </w:tbl>
          <w:p w14:paraId="4EBC1396" w14:textId="77777777" w:rsidR="00D52CC1" w:rsidRPr="00D52CC1" w:rsidRDefault="00D52CC1" w:rsidP="00D52CC1">
            <w:pPr>
              <w:rPr>
                <w:sz w:val="16"/>
                <w:szCs w:val="16"/>
              </w:rPr>
            </w:pPr>
          </w:p>
          <w:p w14:paraId="20483A36" w14:textId="77777777" w:rsidR="00D52CC1" w:rsidRPr="00D52CC1" w:rsidRDefault="00D52CC1" w:rsidP="00D52CC1">
            <w:pPr>
              <w:pStyle w:val="TH"/>
              <w:rPr>
                <w:sz w:val="16"/>
                <w:szCs w:val="16"/>
              </w:rPr>
            </w:pPr>
            <w:r w:rsidRPr="00D52CC1">
              <w:rPr>
                <w:sz w:val="16"/>
                <w:szCs w:val="16"/>
              </w:rPr>
              <w:t xml:space="preserve">Table 4.6-5: </w:t>
            </w:r>
            <w:r w:rsidRPr="00D52CC1">
              <w:rPr>
                <w:i/>
                <w:sz w:val="16"/>
                <w:szCs w:val="16"/>
              </w:rPr>
              <w:t>MAC-MainConfig-RBC</w:t>
            </w:r>
            <w:r w:rsidRPr="00D52CC1">
              <w:rPr>
                <w:sz w:val="16"/>
                <w:szCs w:val="16"/>
              </w:rPr>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99" w:type="dxa"/>
              </w:tblCellMar>
              <w:tblLook w:val="0000" w:firstRow="0" w:lastRow="0" w:firstColumn="0" w:lastColumn="0" w:noHBand="0" w:noVBand="0"/>
            </w:tblPr>
            <w:tblGrid>
              <w:gridCol w:w="9"/>
              <w:gridCol w:w="4526"/>
              <w:gridCol w:w="2267"/>
              <w:gridCol w:w="1700"/>
              <w:gridCol w:w="1245"/>
            </w:tblGrid>
            <w:tr w:rsidR="00D52CC1" w:rsidRPr="00D52CC1" w14:paraId="79A3AF40" w14:textId="77777777" w:rsidTr="00094329">
              <w:trPr>
                <w:gridBefore w:val="1"/>
                <w:wBefore w:w="9" w:type="dxa"/>
                <w:jc w:val="center"/>
              </w:trPr>
              <w:tc>
                <w:tcPr>
                  <w:tcW w:w="9738" w:type="dxa"/>
                  <w:gridSpan w:val="4"/>
                </w:tcPr>
                <w:p w14:paraId="0DEDDF7E" w14:textId="77777777" w:rsidR="00D52CC1" w:rsidRPr="00D52CC1" w:rsidRDefault="00D52CC1" w:rsidP="00D52CC1">
                  <w:pPr>
                    <w:pStyle w:val="TAL"/>
                    <w:rPr>
                      <w:sz w:val="14"/>
                      <w:szCs w:val="14"/>
                    </w:rPr>
                  </w:pPr>
                  <w:r w:rsidRPr="00D52CC1">
                    <w:rPr>
                      <w:sz w:val="14"/>
                      <w:szCs w:val="14"/>
                    </w:rPr>
                    <w:t>Derivation Path: TS 36.508 [7] clause 4.8.2.1.5, Table 4.8.2.1.5-1 MAC-MainConfig-RBC</w:t>
                  </w:r>
                </w:p>
              </w:tc>
            </w:tr>
            <w:tr w:rsidR="00D52CC1" w:rsidRPr="00D52CC1" w14:paraId="2F0D74D0" w14:textId="77777777" w:rsidTr="00094329">
              <w:tblPrEx>
                <w:tblCellMar>
                  <w:right w:w="108" w:type="dxa"/>
                </w:tblCellMar>
              </w:tblPrEx>
              <w:trPr>
                <w:jc w:val="center"/>
              </w:trPr>
              <w:tc>
                <w:tcPr>
                  <w:tcW w:w="4535" w:type="dxa"/>
                  <w:gridSpan w:val="2"/>
                  <w:shd w:val="clear" w:color="auto" w:fill="auto"/>
                </w:tcPr>
                <w:p w14:paraId="17871939" w14:textId="77777777" w:rsidR="00D52CC1" w:rsidRPr="00D52CC1" w:rsidRDefault="00D52CC1" w:rsidP="00D52CC1">
                  <w:pPr>
                    <w:pStyle w:val="TAH"/>
                    <w:rPr>
                      <w:sz w:val="14"/>
                      <w:szCs w:val="14"/>
                    </w:rPr>
                  </w:pPr>
                  <w:r w:rsidRPr="00D52CC1">
                    <w:rPr>
                      <w:sz w:val="14"/>
                      <w:szCs w:val="14"/>
                    </w:rPr>
                    <w:t>Information Element</w:t>
                  </w:r>
                </w:p>
              </w:tc>
              <w:tc>
                <w:tcPr>
                  <w:tcW w:w="2267" w:type="dxa"/>
                  <w:shd w:val="clear" w:color="auto" w:fill="auto"/>
                </w:tcPr>
                <w:p w14:paraId="34DF53A2" w14:textId="77777777" w:rsidR="00D52CC1" w:rsidRPr="00D52CC1" w:rsidRDefault="00D52CC1" w:rsidP="00D52CC1">
                  <w:pPr>
                    <w:pStyle w:val="TAH"/>
                    <w:rPr>
                      <w:sz w:val="14"/>
                      <w:szCs w:val="14"/>
                    </w:rPr>
                  </w:pPr>
                  <w:r w:rsidRPr="00D52CC1">
                    <w:rPr>
                      <w:sz w:val="14"/>
                      <w:szCs w:val="14"/>
                    </w:rPr>
                    <w:t>Value/remark</w:t>
                  </w:r>
                </w:p>
              </w:tc>
              <w:tc>
                <w:tcPr>
                  <w:tcW w:w="1700" w:type="dxa"/>
                  <w:shd w:val="clear" w:color="auto" w:fill="auto"/>
                </w:tcPr>
                <w:p w14:paraId="769842F8" w14:textId="77777777" w:rsidR="00D52CC1" w:rsidRPr="00D52CC1" w:rsidRDefault="00D52CC1" w:rsidP="00D52CC1">
                  <w:pPr>
                    <w:pStyle w:val="TAH"/>
                    <w:rPr>
                      <w:sz w:val="14"/>
                      <w:szCs w:val="14"/>
                    </w:rPr>
                  </w:pPr>
                  <w:r w:rsidRPr="00D52CC1">
                    <w:rPr>
                      <w:sz w:val="14"/>
                      <w:szCs w:val="14"/>
                    </w:rPr>
                    <w:t>Comment</w:t>
                  </w:r>
                </w:p>
              </w:tc>
              <w:tc>
                <w:tcPr>
                  <w:tcW w:w="1245" w:type="dxa"/>
                  <w:shd w:val="clear" w:color="auto" w:fill="auto"/>
                </w:tcPr>
                <w:p w14:paraId="4A4E0B1F" w14:textId="77777777" w:rsidR="00D52CC1" w:rsidRPr="00D52CC1" w:rsidRDefault="00D52CC1" w:rsidP="00D52CC1">
                  <w:pPr>
                    <w:pStyle w:val="TAH"/>
                    <w:rPr>
                      <w:sz w:val="14"/>
                      <w:szCs w:val="14"/>
                    </w:rPr>
                  </w:pPr>
                  <w:r w:rsidRPr="00D52CC1">
                    <w:rPr>
                      <w:sz w:val="14"/>
                      <w:szCs w:val="14"/>
                    </w:rPr>
                    <w:t>Condition</w:t>
                  </w:r>
                </w:p>
              </w:tc>
            </w:tr>
            <w:tr w:rsidR="00D52CC1" w:rsidRPr="00D52CC1" w14:paraId="139862AE" w14:textId="77777777" w:rsidTr="00094329">
              <w:tblPrEx>
                <w:tblCellMar>
                  <w:right w:w="108" w:type="dxa"/>
                </w:tblCellMar>
              </w:tblPrEx>
              <w:trPr>
                <w:jc w:val="center"/>
              </w:trPr>
              <w:tc>
                <w:tcPr>
                  <w:tcW w:w="4535" w:type="dxa"/>
                  <w:gridSpan w:val="2"/>
                  <w:shd w:val="clear" w:color="auto" w:fill="auto"/>
                </w:tcPr>
                <w:p w14:paraId="32470D28" w14:textId="77777777" w:rsidR="00D52CC1" w:rsidRPr="00D52CC1" w:rsidRDefault="00D52CC1" w:rsidP="00D52CC1">
                  <w:pPr>
                    <w:pStyle w:val="TAL"/>
                    <w:rPr>
                      <w:i/>
                      <w:iCs/>
                      <w:sz w:val="14"/>
                      <w:szCs w:val="14"/>
                    </w:rPr>
                  </w:pPr>
                  <w:r w:rsidRPr="00D52CC1">
                    <w:rPr>
                      <w:sz w:val="14"/>
                      <w:szCs w:val="14"/>
                    </w:rPr>
                    <w:t xml:space="preserve">  </w:t>
                  </w:r>
                  <w:bookmarkStart w:id="21" w:name="_Hlk522384728"/>
                  <w:r w:rsidRPr="00D52CC1">
                    <w:rPr>
                      <w:i/>
                      <w:iCs/>
                      <w:sz w:val="14"/>
                      <w:szCs w:val="14"/>
                    </w:rPr>
                    <w:t>timeAlignmentTimerDedicated</w:t>
                  </w:r>
                  <w:bookmarkEnd w:id="21"/>
                </w:p>
              </w:tc>
              <w:tc>
                <w:tcPr>
                  <w:tcW w:w="2267" w:type="dxa"/>
                  <w:shd w:val="clear" w:color="auto" w:fill="auto"/>
                </w:tcPr>
                <w:p w14:paraId="6AD076D8" w14:textId="77777777" w:rsidR="00D52CC1" w:rsidRPr="00D52CC1" w:rsidRDefault="00D52CC1" w:rsidP="00D52CC1">
                  <w:pPr>
                    <w:pStyle w:val="TAL"/>
                    <w:rPr>
                      <w:sz w:val="14"/>
                      <w:szCs w:val="14"/>
                    </w:rPr>
                  </w:pPr>
                  <w:r w:rsidRPr="00D52CC1">
                    <w:rPr>
                      <w:sz w:val="14"/>
                      <w:szCs w:val="14"/>
                    </w:rPr>
                    <w:t>Infinity</w:t>
                  </w:r>
                </w:p>
              </w:tc>
              <w:tc>
                <w:tcPr>
                  <w:tcW w:w="1700" w:type="dxa"/>
                  <w:shd w:val="clear" w:color="auto" w:fill="auto"/>
                </w:tcPr>
                <w:p w14:paraId="5A6C28F7" w14:textId="77777777" w:rsidR="00D52CC1" w:rsidRPr="00D52CC1" w:rsidRDefault="00D52CC1" w:rsidP="00D52CC1">
                  <w:pPr>
                    <w:pStyle w:val="TAL"/>
                    <w:rPr>
                      <w:sz w:val="14"/>
                      <w:szCs w:val="14"/>
                    </w:rPr>
                  </w:pPr>
                </w:p>
              </w:tc>
              <w:tc>
                <w:tcPr>
                  <w:tcW w:w="1245" w:type="dxa"/>
                  <w:shd w:val="clear" w:color="auto" w:fill="auto"/>
                </w:tcPr>
                <w:p w14:paraId="026C662C" w14:textId="77777777" w:rsidR="00D52CC1" w:rsidRPr="00D52CC1" w:rsidRDefault="00D52CC1" w:rsidP="00D52CC1">
                  <w:pPr>
                    <w:pStyle w:val="TAL"/>
                    <w:rPr>
                      <w:sz w:val="14"/>
                      <w:szCs w:val="14"/>
                    </w:rPr>
                  </w:pPr>
                </w:p>
              </w:tc>
            </w:tr>
          </w:tbl>
          <w:p w14:paraId="1CA77346" w14:textId="77777777" w:rsidR="00D52CC1" w:rsidRDefault="00D52CC1" w:rsidP="00E42A7C"/>
        </w:tc>
      </w:tr>
    </w:tbl>
    <w:p w14:paraId="21379D98" w14:textId="77777777" w:rsidR="00D52CC1" w:rsidRDefault="00D52CC1" w:rsidP="00E42A7C"/>
    <w:p w14:paraId="724A8EE9" w14:textId="29D42D1C" w:rsidR="00353770" w:rsidRDefault="00472C56" w:rsidP="00E42A7C">
      <w:r>
        <w:t>The power level configuration of the E-UTRA carrier is configured as follows:</w:t>
      </w:r>
    </w:p>
    <w:p w14:paraId="4BD346AA" w14:textId="6AB80106" w:rsidR="00472C56" w:rsidRDefault="00472C56" w:rsidP="00472C56">
      <w:pPr>
        <w:pStyle w:val="B10"/>
      </w:pPr>
      <w:r>
        <w:t>-</w:t>
      </w:r>
      <w:r>
        <w:tab/>
        <w:t xml:space="preserve">During connection setup </w:t>
      </w:r>
      <w:r w:rsidR="003207BB">
        <w:t xml:space="preserve">the carrier is configured for open loop power control, and default LTE test environment configurations are used from TS36.508 </w:t>
      </w:r>
      <w:r w:rsidR="003207BB">
        <w:fldChar w:fldCharType="begin"/>
      </w:r>
      <w:r w:rsidR="003207BB">
        <w:instrText xml:space="preserve"> REF _Ref79081278 \r \h </w:instrText>
      </w:r>
      <w:r w:rsidR="003207BB">
        <w:fldChar w:fldCharType="separate"/>
      </w:r>
      <w:r w:rsidR="00530EC9">
        <w:t>[6]</w:t>
      </w:r>
      <w:r w:rsidR="003207BB">
        <w:fldChar w:fldCharType="end"/>
      </w:r>
    </w:p>
    <w:p w14:paraId="1C485C3B" w14:textId="427BA022" w:rsidR="003207BB" w:rsidRDefault="003207BB" w:rsidP="00472C56">
      <w:pPr>
        <w:pStyle w:val="B10"/>
      </w:pPr>
      <w:r>
        <w:t>-</w:t>
      </w:r>
      <w:r>
        <w:tab/>
        <w:t>After connection setup the carrier is configured for 0 RB allocations in UL and DL</w:t>
      </w:r>
    </w:p>
    <w:p w14:paraId="41BE66AE" w14:textId="7446AB0A" w:rsidR="00151A5E" w:rsidRDefault="00151A5E" w:rsidP="00151A5E">
      <w:pPr>
        <w:pStyle w:val="Proposal"/>
      </w:pPr>
      <w:bookmarkStart w:id="22" w:name="_Toc79081429"/>
      <w:bookmarkStart w:id="23" w:name="_Toc79081436"/>
      <w:bookmarkStart w:id="24" w:name="_Toc79081455"/>
      <w:bookmarkStart w:id="25" w:name="_Toc79081567"/>
      <w:r w:rsidRPr="003E244D">
        <w:lastRenderedPageBreak/>
        <w:t xml:space="preserve">Proposal </w:t>
      </w:r>
      <w:r>
        <w:t>2</w:t>
      </w:r>
      <w:r w:rsidRPr="003E244D">
        <w:t>:</w:t>
      </w:r>
      <w:r w:rsidRPr="003E244D">
        <w:tab/>
      </w:r>
      <w:r>
        <w:t xml:space="preserve">The </w:t>
      </w:r>
      <w:r w:rsidRPr="00151A5E">
        <w:t>EN-DC power configuration for the TRP/TRS test</w:t>
      </w:r>
      <w:r>
        <w:t xml:space="preserve"> shall follow the RAN5 LTE anchor agnostic approach.</w:t>
      </w:r>
      <w:bookmarkEnd w:id="22"/>
      <w:bookmarkEnd w:id="23"/>
      <w:bookmarkEnd w:id="24"/>
      <w:bookmarkEnd w:id="25"/>
    </w:p>
    <w:p w14:paraId="54A0BB00" w14:textId="3532C3D2" w:rsidR="00E34208" w:rsidRDefault="00E34208" w:rsidP="00E42A7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23350EE2" w:rsidR="00E15FEC" w:rsidRDefault="00E15FEC" w:rsidP="00E15FEC">
      <w:r w:rsidRPr="003E244D">
        <w:t>This contribution provide</w:t>
      </w:r>
      <w:r w:rsidR="00403EE0">
        <w:t>s</w:t>
      </w:r>
      <w:r w:rsidRPr="003E244D">
        <w:t xml:space="preserve"> our views on </w:t>
      </w:r>
      <w:r w:rsidR="00FB4094">
        <w:t xml:space="preserve">the </w:t>
      </w:r>
      <w:r w:rsidR="00814224">
        <w:t xml:space="preserve">topic of </w:t>
      </w:r>
      <w:r w:rsidR="00FF4887">
        <w:t>EN-DC power configuration for the TRP/TRS test</w:t>
      </w:r>
      <w:r w:rsidR="00814224">
        <w:t xml:space="preserve"> and ma</w:t>
      </w:r>
      <w:r w:rsidR="00403EE0">
        <w:t>kes</w:t>
      </w:r>
      <w:r w:rsidR="00814224">
        <w:t xml:space="preserve"> the following proposal</w:t>
      </w:r>
      <w:r w:rsidR="00151A5E">
        <w:t>s</w:t>
      </w:r>
      <w:r w:rsidRPr="003E244D">
        <w:t>:</w:t>
      </w:r>
    </w:p>
    <w:p w14:paraId="1586D874" w14:textId="37C412FA" w:rsidR="00E15FEC" w:rsidRDefault="00E15FEC" w:rsidP="00E15FEC"/>
    <w:p w14:paraId="3C1E70B9" w14:textId="77777777" w:rsidR="00530EC9"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530EC9">
        <w:rPr>
          <w:noProof/>
        </w:rPr>
        <w:t>Proposal 1:</w:t>
      </w:r>
      <w:r w:rsidR="00530EC9">
        <w:rPr>
          <w:rFonts w:asciiTheme="minorHAnsi" w:eastAsiaTheme="minorEastAsia" w:hAnsiTheme="minorHAnsi" w:cstheme="minorBidi"/>
          <w:b w:val="0"/>
          <w:bCs w:val="0"/>
          <w:noProof/>
          <w:sz w:val="24"/>
        </w:rPr>
        <w:tab/>
      </w:r>
      <w:r w:rsidR="00530EC9">
        <w:rPr>
          <w:noProof/>
        </w:rPr>
        <w:t>Methods for measuring the TRP of UEs which employ dynamic power sharing are not in the scope of this work item</w:t>
      </w:r>
    </w:p>
    <w:p w14:paraId="76D74CDC" w14:textId="77777777" w:rsidR="00530EC9" w:rsidRDefault="00530EC9">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The EN-DC power configuration for the TRP/TRS test shall follow the RAN5 LTE anchor agnostic approach.</w:t>
      </w:r>
    </w:p>
    <w:p w14:paraId="1E302795" w14:textId="3CAC8417"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26"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26"/>
    </w:p>
    <w:p w14:paraId="4F7AA586" w14:textId="2F2CE30B" w:rsidR="00D46524" w:rsidRDefault="00D46524" w:rsidP="00617EE1">
      <w:pPr>
        <w:pStyle w:val="EX"/>
      </w:pPr>
      <w:bookmarkStart w:id="27"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27"/>
    </w:p>
    <w:p w14:paraId="670DDAA2" w14:textId="3C591693" w:rsidR="0090187B" w:rsidRDefault="0090187B" w:rsidP="00617EE1">
      <w:pPr>
        <w:pStyle w:val="EX"/>
      </w:pPr>
      <w:bookmarkStart w:id="28" w:name="_Ref78987195"/>
      <w:r w:rsidRPr="0090187B">
        <w:t>R4-2108620</w:t>
      </w:r>
      <w:r>
        <w:t>, "</w:t>
      </w:r>
      <w:r w:rsidRPr="0090187B">
        <w:t>WF on FR1 TRP TRS</w:t>
      </w:r>
      <w:r>
        <w:t>," vivo, 3GPP RAN4 #99</w:t>
      </w:r>
      <w:bookmarkEnd w:id="28"/>
    </w:p>
    <w:p w14:paraId="78D3399C" w14:textId="78F934DD" w:rsidR="00D233A0" w:rsidRDefault="00D233A0" w:rsidP="00617EE1">
      <w:pPr>
        <w:pStyle w:val="EX"/>
      </w:pPr>
      <w:bookmarkStart w:id="29" w:name="_Ref78987850"/>
      <w:r w:rsidRPr="00D233A0">
        <w:t>RP-211556</w:t>
      </w:r>
      <w:r>
        <w:t>, "</w:t>
      </w:r>
      <w:r w:rsidRPr="00D233A0">
        <w:t>Moderator's summary for email discussion [92-e-20-TRP-TRS-WI]</w:t>
      </w:r>
      <w:r>
        <w:t>," vivo, 3GPP RAN #92, June 2021</w:t>
      </w:r>
      <w:bookmarkEnd w:id="29"/>
    </w:p>
    <w:p w14:paraId="0B6DEF50" w14:textId="5C04C1E5" w:rsidR="00D52CC1" w:rsidRDefault="00D52CC1" w:rsidP="00617EE1">
      <w:pPr>
        <w:pStyle w:val="EX"/>
      </w:pPr>
      <w:bookmarkStart w:id="30" w:name="_Ref79080293"/>
      <w:r>
        <w:t>TS38.521-3, "</w:t>
      </w:r>
      <w:bookmarkEnd w:id="30"/>
      <w:r w:rsidR="006711EB" w:rsidRPr="006711EB">
        <w:t>User Equipment (UE) conformance specification; Radio transmission and reception; Part 3: Range 1 and Range 2 Interworking operation with other radios</w:t>
      </w:r>
      <w:r w:rsidR="006711EB">
        <w:t>,</w:t>
      </w:r>
      <w:r w:rsidR="003207BB">
        <w:t>"</w:t>
      </w:r>
      <w:r w:rsidR="006711EB">
        <w:t xml:space="preserve"> v17.1.0, 3GPP, June 2021</w:t>
      </w:r>
    </w:p>
    <w:p w14:paraId="25E0709C" w14:textId="515BF0CB" w:rsidR="003207BB" w:rsidRDefault="003207BB" w:rsidP="00617EE1">
      <w:pPr>
        <w:pStyle w:val="EX"/>
      </w:pPr>
      <w:bookmarkStart w:id="31" w:name="_Ref79081278"/>
      <w:r>
        <w:t>TS36.508, "</w:t>
      </w:r>
      <w:r w:rsidR="006711EB" w:rsidRPr="006711EB">
        <w:t>Evolved Universal Terrestrial Radio Access (E-UTRA) and Evolved Packet Core (EPC); Common test environments for User Equipment (UE) conformance testing</w:t>
      </w:r>
      <w:r w:rsidR="006711EB">
        <w:t>,</w:t>
      </w:r>
      <w:r>
        <w:t>"</w:t>
      </w:r>
      <w:bookmarkEnd w:id="31"/>
      <w:r w:rsidR="006711EB">
        <w:t xml:space="preserve"> v16.9.0, 3GPP, June 2021</w:t>
      </w:r>
    </w:p>
    <w:bookmarkEnd w:id="0"/>
    <w:p w14:paraId="0AF4EFFE" w14:textId="77777777" w:rsidR="00C263E6" w:rsidRDefault="00C263E6" w:rsidP="006B7ADE">
      <w:pPr>
        <w:pStyle w:val="EX"/>
        <w:numPr>
          <w:ilvl w:val="0"/>
          <w:numId w:val="0"/>
        </w:numPr>
      </w:pPr>
    </w:p>
    <w:sectPr w:rsidR="00C263E6"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767B0" w14:textId="77777777" w:rsidR="00805D70" w:rsidRDefault="00805D70">
      <w:r>
        <w:separator/>
      </w:r>
    </w:p>
  </w:endnote>
  <w:endnote w:type="continuationSeparator" w:id="0">
    <w:p w14:paraId="2BED298F" w14:textId="77777777" w:rsidR="00805D70" w:rsidRDefault="0080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B48F" w14:textId="77777777" w:rsidR="00805D70" w:rsidRDefault="00805D70">
      <w:r>
        <w:separator/>
      </w:r>
    </w:p>
  </w:footnote>
  <w:footnote w:type="continuationSeparator" w:id="0">
    <w:p w14:paraId="03A5B6A2" w14:textId="77777777" w:rsidR="00805D70" w:rsidRDefault="00805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3"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10"/>
  </w:num>
  <w:num w:numId="8">
    <w:abstractNumId w:val="6"/>
  </w:num>
  <w:num w:numId="9">
    <w:abstractNumId w:val="7"/>
  </w:num>
  <w:num w:numId="10">
    <w:abstractNumId w:val="4"/>
  </w:num>
  <w:num w:numId="11">
    <w:abstractNumId w:val="14"/>
  </w:num>
  <w:num w:numId="12">
    <w:abstractNumId w:val="11"/>
  </w:num>
  <w:num w:numId="13">
    <w:abstractNumId w:val="9"/>
  </w:num>
  <w:num w:numId="14">
    <w:abstractNumId w:val="1"/>
  </w:num>
  <w:num w:numId="15">
    <w:abstractNumId w:val="8"/>
  </w:num>
  <w:num w:numId="16">
    <w:abstractNumId w:val="16"/>
  </w:num>
  <w:num w:numId="17">
    <w:abstractNumId w:val="13"/>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7DE"/>
    <w:rsid w:val="00163E10"/>
    <w:rsid w:val="00166C80"/>
    <w:rsid w:val="00167B4B"/>
    <w:rsid w:val="00172B21"/>
    <w:rsid w:val="00175108"/>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B85"/>
    <w:rsid w:val="002327A9"/>
    <w:rsid w:val="002347A2"/>
    <w:rsid w:val="00244B0E"/>
    <w:rsid w:val="00245835"/>
    <w:rsid w:val="00247926"/>
    <w:rsid w:val="00250110"/>
    <w:rsid w:val="002512BD"/>
    <w:rsid w:val="00251661"/>
    <w:rsid w:val="0025184C"/>
    <w:rsid w:val="002638ED"/>
    <w:rsid w:val="00265653"/>
    <w:rsid w:val="00266A12"/>
    <w:rsid w:val="002675F0"/>
    <w:rsid w:val="0027462C"/>
    <w:rsid w:val="002747CF"/>
    <w:rsid w:val="00276EE4"/>
    <w:rsid w:val="00282FF5"/>
    <w:rsid w:val="00284F86"/>
    <w:rsid w:val="00290446"/>
    <w:rsid w:val="00290AB2"/>
    <w:rsid w:val="00290BFF"/>
    <w:rsid w:val="00295383"/>
    <w:rsid w:val="00295DB7"/>
    <w:rsid w:val="002A14D6"/>
    <w:rsid w:val="002A6938"/>
    <w:rsid w:val="002B093B"/>
    <w:rsid w:val="002B6339"/>
    <w:rsid w:val="002B7CB2"/>
    <w:rsid w:val="002C04C0"/>
    <w:rsid w:val="002C0B6A"/>
    <w:rsid w:val="002C71CB"/>
    <w:rsid w:val="002D00C7"/>
    <w:rsid w:val="002D0D9B"/>
    <w:rsid w:val="002D2683"/>
    <w:rsid w:val="002E00EE"/>
    <w:rsid w:val="002E7C7C"/>
    <w:rsid w:val="002F1288"/>
    <w:rsid w:val="002F24EA"/>
    <w:rsid w:val="002F6EC7"/>
    <w:rsid w:val="002F7615"/>
    <w:rsid w:val="00301F04"/>
    <w:rsid w:val="00314EA5"/>
    <w:rsid w:val="00315619"/>
    <w:rsid w:val="003172DC"/>
    <w:rsid w:val="0031738A"/>
    <w:rsid w:val="003207BB"/>
    <w:rsid w:val="00320D9C"/>
    <w:rsid w:val="0032207C"/>
    <w:rsid w:val="003256E0"/>
    <w:rsid w:val="00330763"/>
    <w:rsid w:val="00333DB1"/>
    <w:rsid w:val="00337522"/>
    <w:rsid w:val="0034052F"/>
    <w:rsid w:val="00342B76"/>
    <w:rsid w:val="00345767"/>
    <w:rsid w:val="00352736"/>
    <w:rsid w:val="00353770"/>
    <w:rsid w:val="0035462D"/>
    <w:rsid w:val="0035482B"/>
    <w:rsid w:val="00362052"/>
    <w:rsid w:val="00362E0C"/>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8E6"/>
    <w:rsid w:val="004F0988"/>
    <w:rsid w:val="004F0BEE"/>
    <w:rsid w:val="004F140E"/>
    <w:rsid w:val="004F3340"/>
    <w:rsid w:val="004F3E3D"/>
    <w:rsid w:val="004F4BA2"/>
    <w:rsid w:val="004F6023"/>
    <w:rsid w:val="00503087"/>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78F4"/>
    <w:rsid w:val="005D0C66"/>
    <w:rsid w:val="005D2D34"/>
    <w:rsid w:val="005D2E01"/>
    <w:rsid w:val="005D32B4"/>
    <w:rsid w:val="005D4EFC"/>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711EB"/>
    <w:rsid w:val="0068172C"/>
    <w:rsid w:val="00696FA7"/>
    <w:rsid w:val="006A0FE3"/>
    <w:rsid w:val="006A323F"/>
    <w:rsid w:val="006A567F"/>
    <w:rsid w:val="006A796F"/>
    <w:rsid w:val="006B30D0"/>
    <w:rsid w:val="006B35E3"/>
    <w:rsid w:val="006B444A"/>
    <w:rsid w:val="006B6265"/>
    <w:rsid w:val="006B7ADE"/>
    <w:rsid w:val="006C3B9C"/>
    <w:rsid w:val="006C3D95"/>
    <w:rsid w:val="006D5BAF"/>
    <w:rsid w:val="006E055F"/>
    <w:rsid w:val="006E49E6"/>
    <w:rsid w:val="006E5C86"/>
    <w:rsid w:val="006E6B0F"/>
    <w:rsid w:val="006F05C7"/>
    <w:rsid w:val="006F1F0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728A"/>
    <w:rsid w:val="008624E8"/>
    <w:rsid w:val="00863860"/>
    <w:rsid w:val="00864F5A"/>
    <w:rsid w:val="00866F8F"/>
    <w:rsid w:val="00874F78"/>
    <w:rsid w:val="008768CA"/>
    <w:rsid w:val="008825FE"/>
    <w:rsid w:val="00887C25"/>
    <w:rsid w:val="0089068C"/>
    <w:rsid w:val="00892B5B"/>
    <w:rsid w:val="008969BE"/>
    <w:rsid w:val="00896B8B"/>
    <w:rsid w:val="008B7530"/>
    <w:rsid w:val="008B78D0"/>
    <w:rsid w:val="008C384C"/>
    <w:rsid w:val="008D1A64"/>
    <w:rsid w:val="008D2F3C"/>
    <w:rsid w:val="008E1B48"/>
    <w:rsid w:val="008E7986"/>
    <w:rsid w:val="008F0731"/>
    <w:rsid w:val="008F5B3A"/>
    <w:rsid w:val="008F61EB"/>
    <w:rsid w:val="0090166D"/>
    <w:rsid w:val="0090187B"/>
    <w:rsid w:val="0090271F"/>
    <w:rsid w:val="00902E23"/>
    <w:rsid w:val="00905DA6"/>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C3654"/>
    <w:rsid w:val="009C5D29"/>
    <w:rsid w:val="009D0E1E"/>
    <w:rsid w:val="009D1606"/>
    <w:rsid w:val="009D3C04"/>
    <w:rsid w:val="009D3FE5"/>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602BD"/>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45A6A"/>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72833"/>
    <w:rsid w:val="00C72A0B"/>
    <w:rsid w:val="00C76940"/>
    <w:rsid w:val="00C77EA5"/>
    <w:rsid w:val="00C80F1D"/>
    <w:rsid w:val="00C86ED0"/>
    <w:rsid w:val="00C91EF9"/>
    <w:rsid w:val="00C93F40"/>
    <w:rsid w:val="00CA0DA2"/>
    <w:rsid w:val="00CA1D8E"/>
    <w:rsid w:val="00CA3D0C"/>
    <w:rsid w:val="00CA5750"/>
    <w:rsid w:val="00CC0D6A"/>
    <w:rsid w:val="00CC43A1"/>
    <w:rsid w:val="00CD0C7C"/>
    <w:rsid w:val="00CD47D7"/>
    <w:rsid w:val="00CD5FA3"/>
    <w:rsid w:val="00CD7ECA"/>
    <w:rsid w:val="00CE1377"/>
    <w:rsid w:val="00CE2522"/>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CC1"/>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4208"/>
    <w:rsid w:val="00E3507C"/>
    <w:rsid w:val="00E42A7C"/>
    <w:rsid w:val="00E441B7"/>
    <w:rsid w:val="00E44582"/>
    <w:rsid w:val="00E468FF"/>
    <w:rsid w:val="00E46F03"/>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44F8"/>
    <w:rsid w:val="00EF646C"/>
    <w:rsid w:val="00F0075D"/>
    <w:rsid w:val="00F025A2"/>
    <w:rsid w:val="00F04712"/>
    <w:rsid w:val="00F112A7"/>
    <w:rsid w:val="00F1197C"/>
    <w:rsid w:val="00F21311"/>
    <w:rsid w:val="00F2275C"/>
    <w:rsid w:val="00F22A0A"/>
    <w:rsid w:val="00F22EC7"/>
    <w:rsid w:val="00F25B0A"/>
    <w:rsid w:val="00F3058B"/>
    <w:rsid w:val="00F3112C"/>
    <w:rsid w:val="00F325C8"/>
    <w:rsid w:val="00F35E12"/>
    <w:rsid w:val="00F37886"/>
    <w:rsid w:val="00F412EA"/>
    <w:rsid w:val="00F42BC6"/>
    <w:rsid w:val="00F43FB7"/>
    <w:rsid w:val="00F45F2C"/>
    <w:rsid w:val="00F62AEB"/>
    <w:rsid w:val="00F64664"/>
    <w:rsid w:val="00F653B8"/>
    <w:rsid w:val="00F6691C"/>
    <w:rsid w:val="00F703CE"/>
    <w:rsid w:val="00F70647"/>
    <w:rsid w:val="00F731CE"/>
    <w:rsid w:val="00F81C94"/>
    <w:rsid w:val="00F83FE1"/>
    <w:rsid w:val="00F85164"/>
    <w:rsid w:val="00F859C9"/>
    <w:rsid w:val="00F923B2"/>
    <w:rsid w:val="00FA1266"/>
    <w:rsid w:val="00FA47C1"/>
    <w:rsid w:val="00FA5758"/>
    <w:rsid w:val="00FA7E1D"/>
    <w:rsid w:val="00FB05AF"/>
    <w:rsid w:val="00FB140E"/>
    <w:rsid w:val="00FB4094"/>
    <w:rsid w:val="00FB7E83"/>
    <w:rsid w:val="00FC1192"/>
    <w:rsid w:val="00FF1961"/>
    <w:rsid w:val="00FF48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276</TotalTime>
  <Pages>3</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146</cp:revision>
  <cp:lastPrinted>2019-02-25T14:05:00Z</cp:lastPrinted>
  <dcterms:created xsi:type="dcterms:W3CDTF">2021-01-15T00:22:00Z</dcterms:created>
  <dcterms:modified xsi:type="dcterms:W3CDTF">2021-08-06T01:46:00Z</dcterms:modified>
  <cp:category/>
</cp:coreProperties>
</file>